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89"/>
        <w:gridCol w:w="4890"/>
      </w:tblGrid>
      <w:tr w:rsidR="000B5BA8" w:rsidRPr="00293D1C" w14:paraId="4BE1FBF7" w14:textId="77777777" w:rsidTr="00A34261">
        <w:trPr>
          <w:trHeight w:val="454"/>
        </w:trPr>
        <w:tc>
          <w:tcPr>
            <w:tcW w:w="4889" w:type="dxa"/>
            <w:shd w:val="clear" w:color="auto" w:fill="auto"/>
            <w:vAlign w:val="center"/>
          </w:tcPr>
          <w:p w14:paraId="24423ED7" w14:textId="77777777" w:rsidR="000B5BA8" w:rsidRPr="00293D1C" w:rsidRDefault="006E3152" w:rsidP="00A34261">
            <w:pPr>
              <w:jc w:val="center"/>
              <w:rPr>
                <w:b/>
              </w:rPr>
            </w:pPr>
            <w:r>
              <w:rPr>
                <w:b/>
              </w:rPr>
              <w:t>Posamezni n</w:t>
            </w:r>
            <w:r w:rsidR="000B5BA8" w:rsidRPr="00293D1C">
              <w:rPr>
                <w:b/>
              </w:rPr>
              <w:t>aročnik</w:t>
            </w:r>
          </w:p>
        </w:tc>
        <w:tc>
          <w:tcPr>
            <w:tcW w:w="4890" w:type="dxa"/>
            <w:shd w:val="clear" w:color="auto" w:fill="auto"/>
            <w:vAlign w:val="center"/>
          </w:tcPr>
          <w:p w14:paraId="1C71915A" w14:textId="77777777" w:rsidR="000B5BA8" w:rsidRPr="00293D1C" w:rsidRDefault="000B5BA8" w:rsidP="00A34261">
            <w:pPr>
              <w:jc w:val="center"/>
              <w:rPr>
                <w:b/>
              </w:rPr>
            </w:pPr>
            <w:r w:rsidRPr="00293D1C">
              <w:rPr>
                <w:b/>
              </w:rPr>
              <w:t>Izvajalec</w:t>
            </w:r>
          </w:p>
        </w:tc>
      </w:tr>
      <w:tr w:rsidR="000B5BA8" w14:paraId="6C9BA469" w14:textId="77777777" w:rsidTr="00A34261">
        <w:tc>
          <w:tcPr>
            <w:tcW w:w="4889" w:type="dxa"/>
            <w:shd w:val="clear" w:color="auto" w:fill="auto"/>
          </w:tcPr>
          <w:p w14:paraId="378C1D81" w14:textId="77777777" w:rsidR="000B5BA8" w:rsidRDefault="000B5BA8" w:rsidP="00A34261">
            <w:pPr>
              <w:jc w:val="left"/>
            </w:pPr>
          </w:p>
          <w:p w14:paraId="1554B17C" w14:textId="77777777" w:rsidR="000B5BA8" w:rsidRDefault="000B5BA8" w:rsidP="000B5BA8">
            <w:pPr>
              <w:jc w:val="left"/>
            </w:pPr>
          </w:p>
          <w:p w14:paraId="6D29B0CB" w14:textId="77777777" w:rsidR="000B5BA8" w:rsidRDefault="000B5BA8" w:rsidP="000B5BA8">
            <w:pPr>
              <w:jc w:val="left"/>
            </w:pPr>
          </w:p>
          <w:p w14:paraId="73705846" w14:textId="77777777" w:rsidR="000B5BA8" w:rsidRDefault="000B5BA8" w:rsidP="000B5BA8">
            <w:pPr>
              <w:jc w:val="left"/>
            </w:pPr>
          </w:p>
          <w:p w14:paraId="37F77170" w14:textId="77777777" w:rsidR="000B5BA8" w:rsidRDefault="000B5BA8" w:rsidP="000B5BA8">
            <w:pPr>
              <w:jc w:val="left"/>
            </w:pPr>
          </w:p>
          <w:p w14:paraId="2AC7A0D8" w14:textId="77777777" w:rsidR="000B5BA8" w:rsidRDefault="000B5BA8" w:rsidP="000B5BA8">
            <w:pPr>
              <w:jc w:val="left"/>
            </w:pPr>
            <w:r>
              <w:t>ki ga zastopa:</w:t>
            </w:r>
          </w:p>
          <w:p w14:paraId="47723910" w14:textId="77777777" w:rsidR="000B5BA8" w:rsidRPr="00D65BCB" w:rsidRDefault="000B5BA8" w:rsidP="000B5BA8">
            <w:pPr>
              <w:jc w:val="left"/>
            </w:pPr>
          </w:p>
        </w:tc>
        <w:tc>
          <w:tcPr>
            <w:tcW w:w="4890" w:type="dxa"/>
            <w:shd w:val="clear" w:color="auto" w:fill="auto"/>
          </w:tcPr>
          <w:p w14:paraId="0403F64E" w14:textId="77777777" w:rsidR="000B5BA8" w:rsidRDefault="000B5BA8" w:rsidP="00A34261">
            <w:pPr>
              <w:jc w:val="left"/>
            </w:pPr>
          </w:p>
          <w:p w14:paraId="270CB97F" w14:textId="77777777" w:rsidR="000B5BA8" w:rsidRDefault="000B5BA8" w:rsidP="00A34261">
            <w:pPr>
              <w:jc w:val="left"/>
            </w:pPr>
          </w:p>
          <w:p w14:paraId="2E350897" w14:textId="77777777" w:rsidR="000B5BA8" w:rsidRDefault="000B5BA8" w:rsidP="00A34261">
            <w:pPr>
              <w:jc w:val="left"/>
            </w:pPr>
          </w:p>
          <w:p w14:paraId="43975F53" w14:textId="77777777" w:rsidR="000B5BA8" w:rsidRDefault="000B5BA8" w:rsidP="00A34261">
            <w:pPr>
              <w:jc w:val="left"/>
            </w:pPr>
          </w:p>
          <w:p w14:paraId="2130BE28" w14:textId="77777777" w:rsidR="000B5BA8" w:rsidRDefault="000B5BA8" w:rsidP="00A34261">
            <w:pPr>
              <w:jc w:val="left"/>
            </w:pPr>
          </w:p>
          <w:p w14:paraId="65FBD78D" w14:textId="77777777" w:rsidR="000B5BA8" w:rsidRDefault="000B5BA8" w:rsidP="00A34261">
            <w:pPr>
              <w:jc w:val="left"/>
            </w:pPr>
            <w:r>
              <w:t>ki ga zastopa:</w:t>
            </w:r>
          </w:p>
          <w:p w14:paraId="09891FF5" w14:textId="77777777" w:rsidR="004B394B" w:rsidRDefault="004B394B" w:rsidP="00A34261">
            <w:pPr>
              <w:jc w:val="left"/>
            </w:pPr>
          </w:p>
        </w:tc>
      </w:tr>
    </w:tbl>
    <w:p w14:paraId="29FF4901" w14:textId="77777777" w:rsidR="000B5BA8" w:rsidRDefault="000B5BA8" w:rsidP="000B5B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889"/>
        <w:gridCol w:w="4890"/>
      </w:tblGrid>
      <w:tr w:rsidR="000B5BA8" w14:paraId="2F5A0B5C" w14:textId="77777777" w:rsidTr="00A34261">
        <w:trPr>
          <w:trHeight w:val="397"/>
        </w:trPr>
        <w:tc>
          <w:tcPr>
            <w:tcW w:w="4889" w:type="dxa"/>
            <w:shd w:val="clear" w:color="auto" w:fill="auto"/>
            <w:vAlign w:val="center"/>
          </w:tcPr>
          <w:p w14:paraId="41A084C1" w14:textId="77777777" w:rsidR="000B5BA8" w:rsidRDefault="00D447D9" w:rsidP="00A34261">
            <w:pPr>
              <w:jc w:val="left"/>
            </w:pPr>
            <w:r>
              <w:t xml:space="preserve">Identifikacijska številka: </w:t>
            </w:r>
          </w:p>
        </w:tc>
        <w:tc>
          <w:tcPr>
            <w:tcW w:w="4890" w:type="dxa"/>
            <w:shd w:val="clear" w:color="auto" w:fill="auto"/>
            <w:vAlign w:val="center"/>
          </w:tcPr>
          <w:p w14:paraId="4611AE57" w14:textId="77777777" w:rsidR="000B5BA8" w:rsidRDefault="000B5BA8" w:rsidP="00A34261">
            <w:pPr>
              <w:jc w:val="left"/>
            </w:pPr>
            <w:r>
              <w:t xml:space="preserve">Identifikacijska številka: </w:t>
            </w:r>
          </w:p>
        </w:tc>
      </w:tr>
      <w:tr w:rsidR="000B5BA8" w14:paraId="0BBBE4B6" w14:textId="77777777" w:rsidTr="00A34261">
        <w:trPr>
          <w:trHeight w:val="397"/>
        </w:trPr>
        <w:tc>
          <w:tcPr>
            <w:tcW w:w="4889" w:type="dxa"/>
            <w:shd w:val="clear" w:color="auto" w:fill="auto"/>
            <w:vAlign w:val="center"/>
          </w:tcPr>
          <w:p w14:paraId="2C729467" w14:textId="77777777" w:rsidR="000B5BA8" w:rsidRPr="00D65BCB" w:rsidRDefault="000B5BA8" w:rsidP="00A34261">
            <w:pPr>
              <w:jc w:val="left"/>
            </w:pPr>
            <w:r>
              <w:t xml:space="preserve">Matična številka: </w:t>
            </w:r>
          </w:p>
        </w:tc>
        <w:tc>
          <w:tcPr>
            <w:tcW w:w="4890" w:type="dxa"/>
            <w:shd w:val="clear" w:color="auto" w:fill="auto"/>
            <w:vAlign w:val="center"/>
          </w:tcPr>
          <w:p w14:paraId="42B3EDF0" w14:textId="77777777" w:rsidR="000B5BA8" w:rsidRDefault="000B5BA8" w:rsidP="00A34261">
            <w:pPr>
              <w:jc w:val="left"/>
            </w:pPr>
            <w:r>
              <w:t xml:space="preserve">Matična številka: </w:t>
            </w:r>
          </w:p>
        </w:tc>
      </w:tr>
      <w:tr w:rsidR="000B5BA8" w14:paraId="2D490758" w14:textId="77777777" w:rsidTr="00A34261">
        <w:trPr>
          <w:trHeight w:val="397"/>
        </w:trPr>
        <w:tc>
          <w:tcPr>
            <w:tcW w:w="4889" w:type="dxa"/>
            <w:shd w:val="clear" w:color="auto" w:fill="auto"/>
            <w:vAlign w:val="center"/>
          </w:tcPr>
          <w:p w14:paraId="4241C966" w14:textId="77777777" w:rsidR="000B5BA8" w:rsidRDefault="000B5BA8" w:rsidP="00A34261">
            <w:pPr>
              <w:jc w:val="left"/>
            </w:pPr>
            <w:r w:rsidRPr="00D65BCB">
              <w:t>Transakcijski račun:</w:t>
            </w:r>
            <w:r>
              <w:t xml:space="preserve"> </w:t>
            </w:r>
          </w:p>
        </w:tc>
        <w:tc>
          <w:tcPr>
            <w:tcW w:w="4890" w:type="dxa"/>
            <w:shd w:val="clear" w:color="auto" w:fill="auto"/>
            <w:vAlign w:val="center"/>
          </w:tcPr>
          <w:p w14:paraId="70D81921" w14:textId="77777777" w:rsidR="000B5BA8" w:rsidRDefault="000B5BA8" w:rsidP="00A34261">
            <w:pPr>
              <w:jc w:val="left"/>
            </w:pPr>
            <w:r w:rsidRPr="00D65BCB">
              <w:t>Transakcijski račun:</w:t>
            </w:r>
            <w:r>
              <w:t xml:space="preserve"> </w:t>
            </w:r>
          </w:p>
        </w:tc>
      </w:tr>
      <w:tr w:rsidR="000B5BA8" w14:paraId="747AB1DA" w14:textId="77777777" w:rsidTr="00A34261">
        <w:trPr>
          <w:trHeight w:val="397"/>
        </w:trPr>
        <w:tc>
          <w:tcPr>
            <w:tcW w:w="4889" w:type="dxa"/>
            <w:shd w:val="clear" w:color="auto" w:fill="auto"/>
            <w:vAlign w:val="center"/>
          </w:tcPr>
          <w:p w14:paraId="65AB7449" w14:textId="77777777" w:rsidR="000B5BA8" w:rsidRPr="00D65BCB" w:rsidRDefault="000B5BA8" w:rsidP="00A34261">
            <w:pPr>
              <w:jc w:val="left"/>
            </w:pPr>
            <w:r w:rsidRPr="00D65BCB">
              <w:t>Telefon:</w:t>
            </w:r>
            <w:r w:rsidR="00E214AD">
              <w:t xml:space="preserve"> </w:t>
            </w:r>
          </w:p>
        </w:tc>
        <w:tc>
          <w:tcPr>
            <w:tcW w:w="4890" w:type="dxa"/>
            <w:shd w:val="clear" w:color="auto" w:fill="auto"/>
            <w:vAlign w:val="center"/>
          </w:tcPr>
          <w:p w14:paraId="7D9912FF" w14:textId="77777777" w:rsidR="000B5BA8" w:rsidRPr="00D65BCB" w:rsidRDefault="000B5BA8" w:rsidP="00A34261">
            <w:pPr>
              <w:jc w:val="left"/>
            </w:pPr>
            <w:r w:rsidRPr="00D65BCB">
              <w:t>Telefon:</w:t>
            </w:r>
            <w:r>
              <w:t xml:space="preserve"> </w:t>
            </w:r>
          </w:p>
        </w:tc>
      </w:tr>
      <w:tr w:rsidR="000B5BA8" w14:paraId="631A9901" w14:textId="77777777" w:rsidTr="00A34261">
        <w:trPr>
          <w:trHeight w:val="397"/>
        </w:trPr>
        <w:tc>
          <w:tcPr>
            <w:tcW w:w="4889" w:type="dxa"/>
            <w:shd w:val="clear" w:color="auto" w:fill="auto"/>
            <w:vAlign w:val="center"/>
          </w:tcPr>
          <w:p w14:paraId="2205E3B8" w14:textId="77777777" w:rsidR="000B5BA8" w:rsidRPr="00D65BCB" w:rsidRDefault="000B5BA8" w:rsidP="00A34261">
            <w:pPr>
              <w:jc w:val="left"/>
            </w:pPr>
            <w:r w:rsidRPr="00D65BCB">
              <w:t>E-pošta:</w:t>
            </w:r>
            <w:r>
              <w:t xml:space="preserve"> </w:t>
            </w:r>
          </w:p>
        </w:tc>
        <w:tc>
          <w:tcPr>
            <w:tcW w:w="4890" w:type="dxa"/>
            <w:shd w:val="clear" w:color="auto" w:fill="auto"/>
            <w:vAlign w:val="center"/>
          </w:tcPr>
          <w:p w14:paraId="56FDD67F" w14:textId="77777777" w:rsidR="000B5BA8" w:rsidRPr="00D65BCB" w:rsidRDefault="000B5BA8" w:rsidP="00A34261">
            <w:pPr>
              <w:jc w:val="left"/>
            </w:pPr>
            <w:r w:rsidRPr="00D65BCB">
              <w:t>E-pošta:</w:t>
            </w:r>
            <w:r>
              <w:t xml:space="preserve"> </w:t>
            </w:r>
          </w:p>
        </w:tc>
      </w:tr>
      <w:tr w:rsidR="000B5BA8" w14:paraId="7302889F" w14:textId="77777777" w:rsidTr="00A34261">
        <w:trPr>
          <w:trHeight w:val="567"/>
        </w:trPr>
        <w:tc>
          <w:tcPr>
            <w:tcW w:w="4889" w:type="dxa"/>
            <w:shd w:val="clear" w:color="auto" w:fill="auto"/>
            <w:vAlign w:val="center"/>
          </w:tcPr>
          <w:p w14:paraId="0E6CB786" w14:textId="77777777" w:rsidR="000B5BA8" w:rsidRPr="00D65BCB" w:rsidRDefault="000B5BA8" w:rsidP="009047D0">
            <w:pPr>
              <w:jc w:val="left"/>
            </w:pPr>
            <w:r>
              <w:t>Podpisnik pogodbe:</w:t>
            </w:r>
            <w:r w:rsidR="009047D0">
              <w:t xml:space="preserve"> </w:t>
            </w:r>
          </w:p>
        </w:tc>
        <w:tc>
          <w:tcPr>
            <w:tcW w:w="4890" w:type="dxa"/>
            <w:shd w:val="clear" w:color="auto" w:fill="auto"/>
            <w:vAlign w:val="center"/>
          </w:tcPr>
          <w:p w14:paraId="7BC94254" w14:textId="77777777" w:rsidR="000B5BA8" w:rsidRPr="00D65BCB" w:rsidRDefault="000B5BA8" w:rsidP="00A34261">
            <w:pPr>
              <w:jc w:val="left"/>
            </w:pPr>
            <w:r>
              <w:t>Podpisnik pogodbe:</w:t>
            </w:r>
            <w:r w:rsidR="00E214AD">
              <w:t xml:space="preserve"> </w:t>
            </w:r>
          </w:p>
        </w:tc>
      </w:tr>
    </w:tbl>
    <w:p w14:paraId="4340428F" w14:textId="77777777" w:rsidR="0086621F" w:rsidRPr="00CD50DD" w:rsidRDefault="0086621F" w:rsidP="004A31D3"/>
    <w:p w14:paraId="1346391A" w14:textId="77777777" w:rsidR="00360EFE" w:rsidRPr="00CD50DD" w:rsidRDefault="0037466B" w:rsidP="00360EFE">
      <w:r w:rsidRPr="00CD50DD">
        <w:t>s</w:t>
      </w:r>
      <w:r w:rsidR="00875B45" w:rsidRPr="00CD50DD">
        <w:t>kleneta</w:t>
      </w:r>
    </w:p>
    <w:p w14:paraId="0809430F" w14:textId="77777777" w:rsidR="0086621F" w:rsidRPr="00CD50DD" w:rsidRDefault="0086621F" w:rsidP="00360EFE"/>
    <w:p w14:paraId="665E5B28" w14:textId="77777777" w:rsidR="0086621F" w:rsidRPr="00CD50DD" w:rsidRDefault="0086621F" w:rsidP="00360EFE"/>
    <w:p w14:paraId="4CDBFD06" w14:textId="77777777" w:rsidR="0086621F" w:rsidRPr="00CD50DD" w:rsidRDefault="00C07CA9" w:rsidP="00613DCD">
      <w:pPr>
        <w:pStyle w:val="Naslov1"/>
      </w:pPr>
      <w:r w:rsidRPr="00CD50DD">
        <w:t xml:space="preserve">NEPOSREDNO </w:t>
      </w:r>
      <w:r w:rsidR="0086621F" w:rsidRPr="00CD50DD">
        <w:t xml:space="preserve">POGODBO ŠT. </w:t>
      </w:r>
      <w:r w:rsidR="0009415C" w:rsidRPr="00CD50DD">
        <w:t>_____</w:t>
      </w:r>
    </w:p>
    <w:p w14:paraId="2E86B3CF" w14:textId="77777777" w:rsidR="0086621F" w:rsidRPr="00CD50DD" w:rsidRDefault="0086621F" w:rsidP="00360EFE"/>
    <w:p w14:paraId="00ACE3DF" w14:textId="77777777" w:rsidR="0086621F" w:rsidRPr="00CD50DD" w:rsidRDefault="0086621F" w:rsidP="00360EFE"/>
    <w:p w14:paraId="03AE830F" w14:textId="77777777" w:rsidR="0086621F" w:rsidRPr="00CD50DD" w:rsidRDefault="00875B45" w:rsidP="00306908">
      <w:pPr>
        <w:pStyle w:val="Naslov2"/>
      </w:pPr>
      <w:r w:rsidRPr="00CD50DD">
        <w:t>Uvodne določbe</w:t>
      </w:r>
    </w:p>
    <w:p w14:paraId="58E68DE5" w14:textId="77777777" w:rsidR="00C07CA9" w:rsidRPr="00CD50DD" w:rsidRDefault="00C07CA9" w:rsidP="00306908">
      <w:pPr>
        <w:pStyle w:val="Naslov3"/>
      </w:pPr>
      <w:r w:rsidRPr="00CD50DD">
        <w:t>č</w:t>
      </w:r>
      <w:r w:rsidR="0086621F" w:rsidRPr="00CD50DD">
        <w:t>len</w:t>
      </w:r>
    </w:p>
    <w:p w14:paraId="1FDE7F6A" w14:textId="77777777" w:rsidR="0009415C" w:rsidRPr="00CD50DD" w:rsidRDefault="00C069BE" w:rsidP="00360EFE">
      <w:pPr>
        <w:pStyle w:val="NavadenPred"/>
      </w:pPr>
      <w:r w:rsidRPr="00CD50DD">
        <w:t xml:space="preserve">Pogodbeni stranki </w:t>
      </w:r>
      <w:r w:rsidR="0009415C" w:rsidRPr="00CD50DD">
        <w:t>uvodoma ugotavljata:</w:t>
      </w:r>
    </w:p>
    <w:p w14:paraId="35CACB58" w14:textId="134AC332" w:rsidR="005C454D" w:rsidRPr="00B1533E" w:rsidRDefault="005C454D" w:rsidP="00985C8E">
      <w:pPr>
        <w:pStyle w:val="Nastevanje15"/>
      </w:pPr>
      <w:r>
        <w:t xml:space="preserve">da je Ministrstvo </w:t>
      </w:r>
      <w:r w:rsidR="00030010">
        <w:t>okolje, podnebje in energijo</w:t>
      </w:r>
      <w:r>
        <w:t xml:space="preserve">, </w:t>
      </w:r>
      <w:r w:rsidR="00030010">
        <w:t>Inšpektorat Republike Slovenije za oko</w:t>
      </w:r>
      <w:r w:rsidR="00905035">
        <w:t xml:space="preserve">lje in </w:t>
      </w:r>
      <w:r w:rsidR="001C47D6">
        <w:t>energijo</w:t>
      </w:r>
      <w:r>
        <w:t xml:space="preserve">, Dunajska cesta </w:t>
      </w:r>
      <w:r w:rsidR="004D21E8">
        <w:t>5</w:t>
      </w:r>
      <w:r>
        <w:t xml:space="preserve">6, 1000 Ljubljana (v nadaljevanju: </w:t>
      </w:r>
      <w:r w:rsidR="54D4C102">
        <w:t>naročnik</w:t>
      </w:r>
      <w:r>
        <w:t>) izvedel postopek oddaje javnega naročila, katerega predmet je »Vzdrževanje informacijskega sistema INSPIS«;</w:t>
      </w:r>
    </w:p>
    <w:p w14:paraId="3FE7AD89" w14:textId="6F5911A5" w:rsidR="0099109A" w:rsidRPr="00CD50DD" w:rsidRDefault="0099109A" w:rsidP="00985C8E">
      <w:pPr>
        <w:pStyle w:val="Nastevanje15"/>
      </w:pPr>
      <w:r>
        <w:t>da je</w:t>
      </w:r>
      <w:r w:rsidR="001755A9">
        <w:t xml:space="preserve"> </w:t>
      </w:r>
      <w:r w:rsidR="2090D9C0">
        <w:t>naročnik</w:t>
      </w:r>
      <w:r w:rsidR="005C454D">
        <w:t xml:space="preserve"> </w:t>
      </w:r>
      <w:r w:rsidR="001755A9">
        <w:t>za</w:t>
      </w:r>
      <w:r>
        <w:t xml:space="preserve"> predmetno</w:t>
      </w:r>
      <w:r w:rsidR="001755A9">
        <w:t xml:space="preserve"> javno</w:t>
      </w:r>
      <w:r>
        <w:t xml:space="preserve"> naročil</w:t>
      </w:r>
      <w:r w:rsidR="006F565A">
        <w:t>o</w:t>
      </w:r>
      <w:r>
        <w:t xml:space="preserve"> </w:t>
      </w:r>
      <w:r w:rsidR="00B804E6">
        <w:t>i</w:t>
      </w:r>
      <w:r>
        <w:t>zvede</w:t>
      </w:r>
      <w:r w:rsidR="001755A9">
        <w:t>l</w:t>
      </w:r>
      <w:r>
        <w:t xml:space="preserve"> odprt</w:t>
      </w:r>
      <w:r w:rsidR="001755A9">
        <w:t>i</w:t>
      </w:r>
      <w:r>
        <w:t xml:space="preserve"> postop</w:t>
      </w:r>
      <w:r w:rsidR="001755A9">
        <w:t>e</w:t>
      </w:r>
      <w:r>
        <w:t xml:space="preserve">k z oznako </w:t>
      </w:r>
      <w:r w:rsidR="00E729A0">
        <w:t xml:space="preserve">»Vzdrževanje </w:t>
      </w:r>
      <w:r w:rsidR="005071F3">
        <w:t xml:space="preserve">informacijskega sistema </w:t>
      </w:r>
      <w:r>
        <w:t>INSPIS 202</w:t>
      </w:r>
      <w:r w:rsidR="0022161D">
        <w:t>4</w:t>
      </w:r>
      <w:r w:rsidR="00E729A0">
        <w:t>«</w:t>
      </w:r>
      <w:r w:rsidR="001755A9">
        <w:t xml:space="preserve">, za izvedbo storitev vzdrževanja informacijskega sistema INSPIS, ki je bil </w:t>
      </w:r>
      <w:r>
        <w:t>objavljen na portalu javnih nar</w:t>
      </w:r>
      <w:r w:rsidR="009943F5">
        <w:t>o</w:t>
      </w:r>
      <w:r>
        <w:t>čil</w:t>
      </w:r>
      <w:r w:rsidR="009943F5">
        <w:t xml:space="preserve"> dn</w:t>
      </w:r>
      <w:r w:rsidR="00B804E6">
        <w:t>e</w:t>
      </w:r>
      <w:r w:rsidR="009943F5">
        <w:t xml:space="preserve"> pod št. objave JN_________/202</w:t>
      </w:r>
      <w:r w:rsidR="006B366E">
        <w:t>4</w:t>
      </w:r>
      <w:r w:rsidR="009943F5">
        <w:t xml:space="preserve"> in v Dodatku k Uradnem listu EU z oznako _______ z dne________;</w:t>
      </w:r>
    </w:p>
    <w:p w14:paraId="3C6A0179" w14:textId="176024C3" w:rsidR="00E46B9A" w:rsidRPr="00E46B9A" w:rsidRDefault="00E46B9A" w:rsidP="00985C8E">
      <w:pPr>
        <w:pStyle w:val="Nastevanje15"/>
      </w:pPr>
      <w:r w:rsidRPr="00E46B9A">
        <w:t>da pomenita po tej pogodbi informacijski sistem INSPIS tako njuno produkcijsko kot testno okolje;</w:t>
      </w:r>
    </w:p>
    <w:p w14:paraId="33647A33" w14:textId="77777777" w:rsidR="00B1426F" w:rsidRPr="00E46B9A" w:rsidRDefault="009943F5" w:rsidP="00985C8E">
      <w:pPr>
        <w:pStyle w:val="Nastevanje15"/>
      </w:pPr>
      <w:r w:rsidRPr="00E46B9A">
        <w:t xml:space="preserve">da se </w:t>
      </w:r>
      <w:r w:rsidR="00571549" w:rsidRPr="00E46B9A">
        <w:t>je</w:t>
      </w:r>
      <w:r w:rsidRPr="00E46B9A">
        <w:t xml:space="preserve"> krovna pogodba skle</w:t>
      </w:r>
      <w:r w:rsidR="00571549" w:rsidRPr="00E46B9A">
        <w:t>nila</w:t>
      </w:r>
      <w:r w:rsidRPr="00E46B9A">
        <w:t xml:space="preserve"> na podlagi </w:t>
      </w:r>
      <w:r w:rsidR="006F565A" w:rsidRPr="00E46B9A">
        <w:t>o</w:t>
      </w:r>
      <w:r w:rsidRPr="00E46B9A">
        <w:t>dločitve o oddaji naročila št.______ z dne</w:t>
      </w:r>
      <w:r w:rsidR="005C454D" w:rsidRPr="00E46B9A">
        <w:t xml:space="preserve"> </w:t>
      </w:r>
      <w:r w:rsidRPr="00E46B9A">
        <w:t>________</w:t>
      </w:r>
      <w:r w:rsidR="00306908" w:rsidRPr="00E46B9A">
        <w:t>;</w:t>
      </w:r>
    </w:p>
    <w:p w14:paraId="30B0D5D6" w14:textId="211BC7AA" w:rsidR="00B1533E" w:rsidRPr="00E46B9A" w:rsidRDefault="00B1533E" w:rsidP="00985C8E">
      <w:pPr>
        <w:pStyle w:val="Nastevanje15"/>
      </w:pPr>
      <w:r>
        <w:t xml:space="preserve">da je krovno pogodbo za obdobje </w:t>
      </w:r>
      <w:r w:rsidR="00365016">
        <w:t>24</w:t>
      </w:r>
      <w:r>
        <w:t xml:space="preserve"> mesecev sklenil </w:t>
      </w:r>
      <w:r w:rsidR="65A3BBAE">
        <w:t>naročnik</w:t>
      </w:r>
      <w:r>
        <w:t xml:space="preserve"> v imenu in za račun naročnikov iz 2.</w:t>
      </w:r>
      <w:r w:rsidR="005071F3">
        <w:t> </w:t>
      </w:r>
      <w:r>
        <w:t>člena krovne pogodbe za izvajanje storitev iz 3. člena krovne pogodbe;</w:t>
      </w:r>
    </w:p>
    <w:p w14:paraId="0B084E62" w14:textId="77777777" w:rsidR="00616DBC" w:rsidRPr="00E46B9A" w:rsidRDefault="00616DBC" w:rsidP="00985C8E">
      <w:pPr>
        <w:pStyle w:val="Nastevanje15"/>
      </w:pPr>
      <w:r w:rsidRPr="00E46B9A">
        <w:t>da</w:t>
      </w:r>
      <w:r w:rsidR="001755A9" w:rsidRPr="00E46B9A">
        <w:t xml:space="preserve"> </w:t>
      </w:r>
      <w:r w:rsidR="00306908" w:rsidRPr="00E46B9A">
        <w:t xml:space="preserve">posamezni </w:t>
      </w:r>
      <w:r w:rsidRPr="00E46B9A">
        <w:t>naročnik na podlagi krovne pogodbe</w:t>
      </w:r>
      <w:r w:rsidR="001755A9" w:rsidRPr="00E46B9A">
        <w:t xml:space="preserve"> sam</w:t>
      </w:r>
      <w:r w:rsidRPr="00E46B9A">
        <w:t xml:space="preserve"> sklepa neposredn</w:t>
      </w:r>
      <w:r w:rsidR="005C454D" w:rsidRPr="00E46B9A">
        <w:t>o</w:t>
      </w:r>
      <w:r w:rsidRPr="00E46B9A">
        <w:t xml:space="preserve"> pogodb</w:t>
      </w:r>
      <w:r w:rsidR="005C454D" w:rsidRPr="00E46B9A">
        <w:t>o</w:t>
      </w:r>
      <w:r w:rsidRPr="00E46B9A">
        <w:t xml:space="preserve"> za </w:t>
      </w:r>
      <w:r w:rsidR="003D6439" w:rsidRPr="00E46B9A">
        <w:t>čas veljavnosti krovne pogodbe</w:t>
      </w:r>
      <w:r w:rsidR="00306908" w:rsidRPr="00E46B9A">
        <w:t>;</w:t>
      </w:r>
    </w:p>
    <w:p w14:paraId="58B3BEB2" w14:textId="79BC4D42" w:rsidR="005C454D" w:rsidRPr="00E46B9A" w:rsidRDefault="005C454D" w:rsidP="00985C8E">
      <w:pPr>
        <w:pStyle w:val="Nastevanje15"/>
      </w:pPr>
      <w:r w:rsidRPr="00E46B9A">
        <w:t xml:space="preserve">da sta </w:t>
      </w:r>
      <w:r w:rsidR="00306908" w:rsidRPr="00E46B9A">
        <w:t xml:space="preserve">posamezni naročnik in izvajalec </w:t>
      </w:r>
      <w:r w:rsidRPr="00E46B9A">
        <w:t>seznanila osebe, navedene v tej pogodbi, da se njihovi osebni podatki obdelujejo v skladu z 48. členom Zakona o delovnih razmerjih in 6/1/b. členom Uredbe (EU) 2016/679 Evropskega parlamenta in Svete z dne 27. aprila 2016 o varstvu posameznikov pri obdelavi osebnih podatkov in prostem pretoku takih podatkov ter o razveljavitvi Direktive 95/46/ES</w:t>
      </w:r>
      <w:r w:rsidR="00985C8E">
        <w:t>.</w:t>
      </w:r>
    </w:p>
    <w:p w14:paraId="6D1EF833" w14:textId="77777777" w:rsidR="00B1533E" w:rsidRPr="005C454D" w:rsidRDefault="00B1533E" w:rsidP="005C454D"/>
    <w:p w14:paraId="5824A3B4" w14:textId="77777777" w:rsidR="00C07CA9" w:rsidRPr="00CD50DD" w:rsidRDefault="00C07CA9" w:rsidP="00306908">
      <w:pPr>
        <w:pStyle w:val="Naslov3"/>
      </w:pPr>
      <w:r w:rsidRPr="00CD50DD">
        <w:t>člen</w:t>
      </w:r>
    </w:p>
    <w:p w14:paraId="10A90EE1" w14:textId="77777777" w:rsidR="00BE7FE7" w:rsidRPr="00CD50DD" w:rsidRDefault="00C07CA9" w:rsidP="00985C8E">
      <w:pPr>
        <w:pStyle w:val="Navaden5"/>
      </w:pPr>
      <w:r w:rsidRPr="00CD50DD">
        <w:t>Za vse, kar ni določeno v tej neposredni pogodbi, se uporabljajo določila krovne pogodbe.</w:t>
      </w:r>
    </w:p>
    <w:p w14:paraId="40AC8316" w14:textId="77777777" w:rsidR="00C07CA9" w:rsidRPr="00CD50DD" w:rsidRDefault="00C07CA9" w:rsidP="00C07CA9"/>
    <w:p w14:paraId="352DC96C" w14:textId="77777777" w:rsidR="00C07CA9" w:rsidRPr="00CD50DD" w:rsidRDefault="005C454D" w:rsidP="00985C8E">
      <w:pPr>
        <w:pStyle w:val="Navaden5"/>
      </w:pPr>
      <w:r>
        <w:lastRenderedPageBreak/>
        <w:t>N</w:t>
      </w:r>
      <w:r w:rsidR="00C07CA9" w:rsidRPr="00CD50DD">
        <w:t xml:space="preserve">aročnik in izvajalec sta dolžna spoštovati </w:t>
      </w:r>
      <w:r w:rsidR="00BE7FE7" w:rsidRPr="00CD50DD">
        <w:t xml:space="preserve">tudi </w:t>
      </w:r>
      <w:r w:rsidR="00C07CA9" w:rsidRPr="00CD50DD">
        <w:t>določila krovne pogodbe.</w:t>
      </w:r>
    </w:p>
    <w:p w14:paraId="3894F353" w14:textId="77777777" w:rsidR="00875B45" w:rsidRPr="00CD50DD" w:rsidRDefault="00875B45" w:rsidP="00DE6061">
      <w:pPr>
        <w:pStyle w:val="Naslov2"/>
      </w:pPr>
      <w:r w:rsidRPr="00CD50DD">
        <w:t>Predmet pogodbe</w:t>
      </w:r>
    </w:p>
    <w:p w14:paraId="45478EBE" w14:textId="77777777" w:rsidR="00875B45" w:rsidRPr="00CD50DD" w:rsidRDefault="00875B45" w:rsidP="00DE6061">
      <w:pPr>
        <w:pStyle w:val="Naslov3"/>
      </w:pPr>
      <w:bookmarkStart w:id="0" w:name="_Ref83386245"/>
      <w:r w:rsidRPr="00CD50DD">
        <w:t>člen</w:t>
      </w:r>
      <w:bookmarkEnd w:id="0"/>
    </w:p>
    <w:p w14:paraId="20421A7B" w14:textId="2938CC34" w:rsidR="00B1533E" w:rsidRDefault="00B1533E" w:rsidP="00985C8E">
      <w:pPr>
        <w:pStyle w:val="Navaden5"/>
      </w:pPr>
      <w:r>
        <w:t>Predmet neposredne pogodbe je vzdrževanje informacijskega sistema INSPIS</w:t>
      </w:r>
      <w:r w:rsidR="725FDD77">
        <w:t xml:space="preserve"> (v nadaljevanju: sistem INSPIS)</w:t>
      </w:r>
      <w:r>
        <w:t xml:space="preserve"> za posameznega naročnika</w:t>
      </w:r>
      <w:r w:rsidR="10030A39">
        <w:t>, ki obsega:</w:t>
      </w:r>
      <w:r>
        <w:t xml:space="preserve"> </w:t>
      </w:r>
    </w:p>
    <w:p w14:paraId="65260C6A" w14:textId="77777777" w:rsidR="00B1533E" w:rsidRDefault="00B1533E" w:rsidP="000720D3">
      <w:pPr>
        <w:pStyle w:val="Nastevanje15"/>
      </w:pPr>
      <w:r>
        <w:t>zagotavljanje operativnega delovanja sistema INSPIS,</w:t>
      </w:r>
    </w:p>
    <w:p w14:paraId="55E81212" w14:textId="0D92D109" w:rsidR="00B1533E" w:rsidRDefault="00B1533E" w:rsidP="00E729A0">
      <w:pPr>
        <w:pStyle w:val="Nastevanje15"/>
      </w:pPr>
      <w:r>
        <w:t>vzpostavljanje novih funkcionalnosti glede na potrebe posameznega naročnika</w:t>
      </w:r>
      <w:r w:rsidR="6CE67AB8">
        <w:t>,</w:t>
      </w:r>
    </w:p>
    <w:p w14:paraId="4887F7F4" w14:textId="3E81E869" w:rsidR="00B1533E" w:rsidRDefault="6CE67AB8" w:rsidP="00985C8E">
      <w:pPr>
        <w:pStyle w:val="Nastevanje15"/>
      </w:pPr>
      <w:r w:rsidRPr="00E729A0">
        <w:t xml:space="preserve">redni rutinski varnostni in vsebinski pregledi sistema INSPIS. </w:t>
      </w:r>
    </w:p>
    <w:p w14:paraId="7FB7308C" w14:textId="297AC69E" w:rsidR="00B1533E" w:rsidRDefault="00B1533E" w:rsidP="00E729A0">
      <w:pPr>
        <w:pStyle w:val="Nastevanje15"/>
        <w:numPr>
          <w:ilvl w:val="0"/>
          <w:numId w:val="0"/>
        </w:numPr>
        <w:ind w:left="907"/>
      </w:pPr>
    </w:p>
    <w:p w14:paraId="63AA646C" w14:textId="0ED0BA66" w:rsidR="00E729A0" w:rsidRDefault="00B1533E" w:rsidP="00985C8E">
      <w:pPr>
        <w:pStyle w:val="Navaden5"/>
      </w:pPr>
      <w:r>
        <w:t>Izvajalec</w:t>
      </w:r>
      <w:r w:rsidR="00A24EB2">
        <w:t xml:space="preserve"> </w:t>
      </w:r>
      <w:r>
        <w:t xml:space="preserve">bo </w:t>
      </w:r>
      <w:r w:rsidR="09018E0D">
        <w:t xml:space="preserve">v okviru </w:t>
      </w:r>
      <w:r>
        <w:t>zagotavlja</w:t>
      </w:r>
      <w:r w:rsidR="4991A96B">
        <w:t>nja</w:t>
      </w:r>
      <w:r>
        <w:t xml:space="preserve"> operativn</w:t>
      </w:r>
      <w:r w:rsidR="46C3C2E4">
        <w:t>ega</w:t>
      </w:r>
      <w:r>
        <w:t xml:space="preserve"> delovanj</w:t>
      </w:r>
      <w:r w:rsidR="006DAAAB">
        <w:t>a</w:t>
      </w:r>
      <w:r>
        <w:t xml:space="preserve"> sistema INSPIS pri</w:t>
      </w:r>
      <w:r w:rsidR="00E729A0">
        <w:t xml:space="preserve"> </w:t>
      </w:r>
      <w:r>
        <w:t>posamezn</w:t>
      </w:r>
      <w:r w:rsidR="79E5AD7C">
        <w:t>emu</w:t>
      </w:r>
      <w:r>
        <w:t xml:space="preserve"> naročnik</w:t>
      </w:r>
      <w:r w:rsidR="19114A2E">
        <w:t>u</w:t>
      </w:r>
      <w:r>
        <w:t xml:space="preserve"> ter na </w:t>
      </w:r>
      <w:r w:rsidR="0E9FD08A">
        <w:t xml:space="preserve">njegovo </w:t>
      </w:r>
      <w:r>
        <w:t>zahtevo</w:t>
      </w:r>
      <w:r w:rsidR="00E729A0">
        <w:t>:</w:t>
      </w:r>
    </w:p>
    <w:p w14:paraId="3AEF72A4" w14:textId="1404B895" w:rsidR="00E729A0" w:rsidRDefault="00E729A0" w:rsidP="00985C8E">
      <w:pPr>
        <w:pStyle w:val="Nastevanje15"/>
      </w:pPr>
      <w:r>
        <w:t>nudil pomoč uporabnikom posameznega naročnika,</w:t>
      </w:r>
    </w:p>
    <w:p w14:paraId="6A71246F" w14:textId="42F48DC4" w:rsidR="00B1533E" w:rsidRDefault="00B1533E" w:rsidP="000720D3">
      <w:pPr>
        <w:pStyle w:val="Nastevanje15"/>
      </w:pPr>
      <w:r>
        <w:t>nudil pomoč pri odpravljanju napak v delovanju sistema INSPIS,</w:t>
      </w:r>
    </w:p>
    <w:p w14:paraId="118F9663" w14:textId="77777777" w:rsidR="00B1533E" w:rsidRDefault="00B1533E" w:rsidP="000720D3">
      <w:pPr>
        <w:pStyle w:val="Nastevanje15"/>
      </w:pPr>
      <w:r>
        <w:t>pomagal pri reševanju kritičnih dogodkov sistema INSPIS,</w:t>
      </w:r>
    </w:p>
    <w:p w14:paraId="4C890232" w14:textId="77777777" w:rsidR="00B1533E" w:rsidRDefault="00B1533E" w:rsidP="000720D3">
      <w:pPr>
        <w:pStyle w:val="Nastevanje15"/>
      </w:pPr>
      <w:r>
        <w:t>pomagal pri optimiziranju delovanja sistema INSPIS,</w:t>
      </w:r>
    </w:p>
    <w:p w14:paraId="3F2614C7" w14:textId="77777777" w:rsidR="00B1533E" w:rsidRDefault="00B1533E" w:rsidP="000720D3">
      <w:pPr>
        <w:pStyle w:val="Nastevanje15"/>
      </w:pPr>
      <w:r>
        <w:t>odpravljal napake pri delovanju sistema INSPIS,</w:t>
      </w:r>
    </w:p>
    <w:p w14:paraId="32F7DD40" w14:textId="77777777" w:rsidR="00B1533E" w:rsidRDefault="00B1533E" w:rsidP="000720D3">
      <w:pPr>
        <w:pStyle w:val="Nastevanje15"/>
      </w:pPr>
      <w:r>
        <w:t>izvajal popravke v bazi podatkov ter</w:t>
      </w:r>
    </w:p>
    <w:p w14:paraId="69EFBA9C" w14:textId="77777777" w:rsidR="00B1533E" w:rsidRDefault="00B1533E" w:rsidP="000720D3">
      <w:pPr>
        <w:pStyle w:val="Nastevanje15"/>
      </w:pPr>
      <w:r>
        <w:t>izvajal poizvedbe in analize v bazi podatkov.</w:t>
      </w:r>
    </w:p>
    <w:p w14:paraId="2CD6F520" w14:textId="77777777" w:rsidR="00B1533E" w:rsidRDefault="00B1533E" w:rsidP="000720D3">
      <w:pPr>
        <w:pStyle w:val="Navaden5"/>
      </w:pPr>
    </w:p>
    <w:p w14:paraId="4D86892B" w14:textId="1A2815FF" w:rsidR="00B1533E" w:rsidRDefault="00B1533E" w:rsidP="00985C8E">
      <w:pPr>
        <w:pStyle w:val="Navaden5"/>
      </w:pPr>
      <w:r>
        <w:t>Izvajalec</w:t>
      </w:r>
      <w:r w:rsidR="00A24EB2">
        <w:t xml:space="preserve"> </w:t>
      </w:r>
      <w:r>
        <w:t xml:space="preserve">bo </w:t>
      </w:r>
      <w:r w:rsidR="00365E4B">
        <w:t>nov</w:t>
      </w:r>
      <w:r w:rsidR="00E46B9A">
        <w:t>e</w:t>
      </w:r>
      <w:r w:rsidR="00365E4B">
        <w:t xml:space="preserve"> funkcionalnosti </w:t>
      </w:r>
      <w:r>
        <w:t xml:space="preserve">sistema INSPIS </w:t>
      </w:r>
      <w:r w:rsidR="02158FED">
        <w:t xml:space="preserve">vzpostavljal </w:t>
      </w:r>
      <w:r>
        <w:t>po specifikacij</w:t>
      </w:r>
      <w:r w:rsidR="2F8C8DC1">
        <w:t>ah</w:t>
      </w:r>
      <w:r>
        <w:t xml:space="preserve"> posamezn</w:t>
      </w:r>
      <w:r w:rsidR="11683FAA">
        <w:t>ega</w:t>
      </w:r>
      <w:r>
        <w:t xml:space="preserve"> naročnik</w:t>
      </w:r>
      <w:r w:rsidR="1ADC5A0D">
        <w:t>a</w:t>
      </w:r>
      <w:r>
        <w:t xml:space="preserve"> in v skladu z vsakokrat veljavnimi generičnimi tehnološkimi zahtevami Ministrstva za javno upravo. V okviru teh nalog bo izvajalec:</w:t>
      </w:r>
    </w:p>
    <w:p w14:paraId="3D490778" w14:textId="6B67AAB1" w:rsidR="00B1533E" w:rsidRDefault="00B1533E" w:rsidP="000720D3">
      <w:pPr>
        <w:pStyle w:val="Nastevanje15"/>
      </w:pPr>
      <w:r>
        <w:t>izdelal izboljšave ali dopolnitve,</w:t>
      </w:r>
    </w:p>
    <w:p w14:paraId="35B0600F" w14:textId="77777777" w:rsidR="00B1533E" w:rsidRDefault="00B1533E" w:rsidP="000720D3">
      <w:pPr>
        <w:pStyle w:val="Nastevanje15"/>
      </w:pPr>
      <w:r>
        <w:t>nameščal nove različice sistema INSPIS na test,</w:t>
      </w:r>
    </w:p>
    <w:p w14:paraId="4A61F4A4" w14:textId="77777777" w:rsidR="00B1533E" w:rsidRDefault="00B1533E" w:rsidP="000720D3">
      <w:pPr>
        <w:pStyle w:val="Nastevanje15"/>
      </w:pPr>
      <w:r>
        <w:t>odpravljal napake v delovanju izboljšave ali dopolnitve ter</w:t>
      </w:r>
    </w:p>
    <w:p w14:paraId="2AF32593" w14:textId="77777777" w:rsidR="00B1533E" w:rsidRDefault="00B1533E" w:rsidP="000720D3">
      <w:pPr>
        <w:pStyle w:val="Nastevanje15"/>
      </w:pPr>
      <w:r>
        <w:t>nameščal nove različice sistema INSPIS na produkcijo.</w:t>
      </w:r>
    </w:p>
    <w:p w14:paraId="4CF544C1" w14:textId="77777777" w:rsidR="00B1533E" w:rsidRDefault="00B1533E" w:rsidP="000720D3">
      <w:pPr>
        <w:pStyle w:val="Navaden5"/>
      </w:pPr>
    </w:p>
    <w:p w14:paraId="785B7D79" w14:textId="68F6E264" w:rsidR="00B1533E" w:rsidRDefault="139345D9" w:rsidP="000720D3">
      <w:pPr>
        <w:pStyle w:val="Navaden5"/>
      </w:pPr>
      <w:r>
        <w:t>R</w:t>
      </w:r>
      <w:r w:rsidR="00B1533E">
        <w:t>edne rutinske varnostne in vsebinske preglede sistema INSPIS (vključno z bazo) pri posamezn</w:t>
      </w:r>
      <w:r w:rsidR="14DB0829">
        <w:t>em</w:t>
      </w:r>
      <w:r w:rsidR="3F6C5C5E">
        <w:t>u</w:t>
      </w:r>
      <w:r w:rsidR="00B1533E">
        <w:t xml:space="preserve"> naročnik</w:t>
      </w:r>
      <w:r w:rsidR="620423CD">
        <w:t>u</w:t>
      </w:r>
      <w:r w:rsidR="02C5EEB9">
        <w:t xml:space="preserve"> </w:t>
      </w:r>
      <w:r w:rsidR="02C5EEB9" w:rsidRPr="00E729A0">
        <w:t>bo izvajalec izvedel vsaj 2x (dvakrat) mesečno v trajanju največ 30 (trideset) minut neprekinjeno</w:t>
      </w:r>
      <w:r w:rsidR="00B1533E">
        <w:t xml:space="preserve">. V primeru odkritja kakršnihkoli nepravilnosti, bo </w:t>
      </w:r>
      <w:r w:rsidR="6DCCFBDF">
        <w:t xml:space="preserve">izvajalec </w:t>
      </w:r>
      <w:r w:rsidR="00B1533E">
        <w:t>o tem takoj obvestil  posameznega naročnika</w:t>
      </w:r>
      <w:r w:rsidR="00E729A0">
        <w:t xml:space="preserve">, </w:t>
      </w:r>
      <w:r w:rsidR="00B1533E">
        <w:t>kritične napake pa tudi takoj zač</w:t>
      </w:r>
      <w:r w:rsidR="0580231E">
        <w:t>el</w:t>
      </w:r>
      <w:r w:rsidR="00B1533E">
        <w:t xml:space="preserve"> odpravljati.</w:t>
      </w:r>
    </w:p>
    <w:p w14:paraId="68E9713B" w14:textId="77777777" w:rsidR="00B1533E" w:rsidRDefault="00B1533E" w:rsidP="000720D3">
      <w:pPr>
        <w:pStyle w:val="Navaden5"/>
      </w:pPr>
    </w:p>
    <w:p w14:paraId="5EA9E263" w14:textId="6687BF63" w:rsidR="00B1533E" w:rsidRDefault="00B1533E" w:rsidP="000720D3">
      <w:pPr>
        <w:pStyle w:val="Navaden5"/>
      </w:pPr>
      <w:r>
        <w:t>Izvajalec bo po naročilu posamezn</w:t>
      </w:r>
      <w:r w:rsidR="21C1614C">
        <w:t>ega</w:t>
      </w:r>
      <w:r>
        <w:t xml:space="preserve"> naročnik</w:t>
      </w:r>
      <w:r w:rsidR="276D3563">
        <w:t>a</w:t>
      </w:r>
      <w:r>
        <w:t xml:space="preserve"> opravljal tudi druga dela zagotavljanja operativnega delovanja ali vzpostavljanja novih funkcionalnosti sistema INSPIS, ki niso opredeljena v prejšnjih odstavkih tega člena.</w:t>
      </w:r>
    </w:p>
    <w:p w14:paraId="365ED6C4" w14:textId="77777777" w:rsidR="00B1533E" w:rsidRDefault="00B1533E" w:rsidP="000720D3">
      <w:pPr>
        <w:pStyle w:val="Navaden5"/>
      </w:pPr>
    </w:p>
    <w:p w14:paraId="1D85A4B4" w14:textId="3965088A" w:rsidR="00B1533E" w:rsidRDefault="00B1533E" w:rsidP="00E729A0">
      <w:pPr>
        <w:pStyle w:val="Navaden5"/>
      </w:pPr>
      <w:r>
        <w:t xml:space="preserve">Izvajalec bo najkasneje v roku 15 (petnajst) dni po </w:t>
      </w:r>
      <w:r w:rsidR="69440091">
        <w:t>prenehanju</w:t>
      </w:r>
      <w:r>
        <w:t xml:space="preserve"> te pogodbe izdelal in predal naročniku končno poročilo, ki</w:t>
      </w:r>
      <w:r w:rsidR="00A24EB2">
        <w:t xml:space="preserve"> </w:t>
      </w:r>
      <w:r>
        <w:t xml:space="preserve">bo vsebovalo podroben opis v času trajanja pogodbe opravljenih sprememb in funkcionalnosti sistema INSPIS ter trenutno veljavno različico njegove programske kode. Poleg tega </w:t>
      </w:r>
      <w:r w:rsidR="20C5BA31">
        <w:t>se zavezuje</w:t>
      </w:r>
      <w:r>
        <w:t xml:space="preserve"> največ mesec dni po preteku pogodbe </w:t>
      </w:r>
      <w:r w:rsidR="73EFBD44">
        <w:t>naročniku</w:t>
      </w:r>
      <w:r>
        <w:t xml:space="preserve"> nudi</w:t>
      </w:r>
      <w:r w:rsidR="7D2D99E4">
        <w:t xml:space="preserve">ti </w:t>
      </w:r>
      <w:r>
        <w:t xml:space="preserve"> brezplačno svetovanje glede zasnove, postavitve in vzdrževanja sistema INSPIS ter mu pomagal pri uvajanju novega izvajalca v </w:t>
      </w:r>
      <w:r w:rsidR="38BE25B6">
        <w:t>trajanju</w:t>
      </w:r>
      <w:r>
        <w:t xml:space="preserve"> največ 8 ur.</w:t>
      </w:r>
    </w:p>
    <w:p w14:paraId="069E0B1E" w14:textId="77777777" w:rsidR="0003184B" w:rsidRPr="00CD50DD" w:rsidRDefault="0003184B" w:rsidP="00DE6061">
      <w:pPr>
        <w:pStyle w:val="Naslov2"/>
      </w:pPr>
      <w:r w:rsidRPr="00CD50DD">
        <w:t>Cena</w:t>
      </w:r>
    </w:p>
    <w:p w14:paraId="781D40A8" w14:textId="77777777" w:rsidR="0003184B" w:rsidRPr="00CD50DD" w:rsidRDefault="002E65E7" w:rsidP="00DE6061">
      <w:pPr>
        <w:pStyle w:val="Naslov3"/>
      </w:pPr>
      <w:bookmarkStart w:id="1" w:name="_Ref83387317"/>
      <w:r>
        <w:t>člen</w:t>
      </w:r>
      <w:bookmarkEnd w:id="1"/>
    </w:p>
    <w:p w14:paraId="542650BC" w14:textId="36AD4BFE" w:rsidR="597C40D1" w:rsidRPr="00E729A0" w:rsidRDefault="597C40D1" w:rsidP="00985C8E">
      <w:pPr>
        <w:pStyle w:val="Navaden5"/>
      </w:pPr>
      <w:r w:rsidRPr="00E729A0">
        <w:t>Storitve vzdrževanja se obračunajo glede na število opravljenih ur izvajanja storitev vzdrževanja sistema INSPIS pri posameznemu naročniku v enem mesecu</w:t>
      </w:r>
      <w:r w:rsidR="53E461C0" w:rsidRPr="00E729A0">
        <w:t xml:space="preserve"> in glede na vrsto opravljenega opravila</w:t>
      </w:r>
      <w:r w:rsidRPr="00E729A0">
        <w:t>.</w:t>
      </w:r>
      <w:r>
        <w:t xml:space="preserve"> </w:t>
      </w:r>
    </w:p>
    <w:p w14:paraId="171F5942" w14:textId="32F09202" w:rsidR="5D483E4A" w:rsidRDefault="5D483E4A" w:rsidP="00985C8E">
      <w:pPr>
        <w:pStyle w:val="Navaden5"/>
      </w:pPr>
    </w:p>
    <w:p w14:paraId="27DB1ECE" w14:textId="58C0D159" w:rsidR="16B9ABEC" w:rsidRDefault="307A20EE" w:rsidP="00985C8E">
      <w:pPr>
        <w:pStyle w:val="Navaden5"/>
        <w:rPr>
          <w:rFonts w:eastAsia="Arial" w:cs="Arial"/>
          <w:color w:val="D13438"/>
        </w:rPr>
      </w:pPr>
      <w:r w:rsidRPr="00E729A0">
        <w:t>Osnova za obračun storitev vzdrževanja sistema INSPIS je</w:t>
      </w:r>
      <w:r w:rsidRPr="00985C8E">
        <w:t xml:space="preserve"> c</w:t>
      </w:r>
      <w:r w:rsidR="00DF51FC">
        <w:t xml:space="preserve">ena za </w:t>
      </w:r>
      <w:r w:rsidR="1C8FE3D5">
        <w:t>eno (</w:t>
      </w:r>
      <w:r w:rsidR="00DF51FC">
        <w:t>1</w:t>
      </w:r>
      <w:r w:rsidR="403E9BBE">
        <w:t>)</w:t>
      </w:r>
      <w:r w:rsidR="00DF51FC">
        <w:t xml:space="preserve"> uro izvajanja storitev</w:t>
      </w:r>
      <w:r w:rsidR="005D47E4">
        <w:t xml:space="preserve"> vzdrževanja sistema INSPIS</w:t>
      </w:r>
      <w:r w:rsidR="16D12081">
        <w:t>, razen če je v nasle</w:t>
      </w:r>
      <w:r w:rsidR="442F4E31">
        <w:t>d</w:t>
      </w:r>
      <w:r w:rsidR="16D12081">
        <w:t>njem odstavku tega člena določeno drugače.</w:t>
      </w:r>
      <w:r w:rsidR="00DF51FC">
        <w:t xml:space="preserve"> </w:t>
      </w:r>
      <w:r w:rsidR="44787BA1">
        <w:t xml:space="preserve">Cena za </w:t>
      </w:r>
      <w:r w:rsidR="44787BA1">
        <w:lastRenderedPageBreak/>
        <w:t>eno (1) uro izvajanja storitev vzdrževanja s</w:t>
      </w:r>
      <w:r w:rsidR="1D0B1505">
        <w:t>i</w:t>
      </w:r>
      <w:r w:rsidR="44787BA1">
        <w:t>stema INSPIS</w:t>
      </w:r>
      <w:r w:rsidR="00DF51FC">
        <w:t xml:space="preserve"> znaša _____ EUR brez DDV oziroma _____ EUR z DDV</w:t>
      </w:r>
      <w:r w:rsidR="00985C8E">
        <w:t xml:space="preserve"> </w:t>
      </w:r>
      <w:r w:rsidR="16B9ABEC" w:rsidRPr="00E729A0">
        <w:t>(v nadaljevanju: urna postavka vzdrževanja).</w:t>
      </w:r>
    </w:p>
    <w:p w14:paraId="3C2D9324" w14:textId="77777777" w:rsidR="00985C8E" w:rsidRPr="00985C8E" w:rsidRDefault="00985C8E" w:rsidP="00985C8E">
      <w:pPr>
        <w:rPr>
          <w:rFonts w:eastAsia="Arial" w:cs="Arial"/>
          <w:color w:val="D13438"/>
        </w:rPr>
      </w:pPr>
    </w:p>
    <w:p w14:paraId="3BE66507" w14:textId="759DCE49" w:rsidR="4906E4AA" w:rsidRPr="00E729A0" w:rsidRDefault="4906E4AA" w:rsidP="00985C8E">
      <w:pPr>
        <w:pStyle w:val="Navaden5"/>
      </w:pPr>
      <w:r w:rsidRPr="00E729A0">
        <w:t>Posamezna opravila v okviru storitev vzdrževanja sistema INSPIS, se obračunajo v razmerju do urne postavke</w:t>
      </w:r>
      <w:r w:rsidR="00985C8E">
        <w:t xml:space="preserve">, </w:t>
      </w:r>
      <w:r w:rsidRPr="00E729A0">
        <w:t>kot sledi:</w:t>
      </w:r>
    </w:p>
    <w:p w14:paraId="57CABF75" w14:textId="4A065521" w:rsidR="4906E4AA" w:rsidRPr="00E729A0" w:rsidRDefault="4906E4AA" w:rsidP="00985C8E">
      <w:pPr>
        <w:pStyle w:val="Nastevanje15"/>
      </w:pPr>
      <w:r w:rsidRPr="00E729A0">
        <w:t>sestanek, priprava dokumentacije (0,5 x urna postavka vzdrževanja),</w:t>
      </w:r>
    </w:p>
    <w:p w14:paraId="3287E66F" w14:textId="164BF315" w:rsidR="4906E4AA" w:rsidRPr="00E729A0" w:rsidRDefault="4906E4AA" w:rsidP="00985C8E">
      <w:pPr>
        <w:pStyle w:val="Nastevanje15"/>
      </w:pPr>
      <w:r w:rsidRPr="00E729A0">
        <w:t>programiranje enostavno (0,8 x urna postavka vzdrževanja),</w:t>
      </w:r>
    </w:p>
    <w:p w14:paraId="08D252BD" w14:textId="3032B052" w:rsidR="4906E4AA" w:rsidRPr="00E729A0" w:rsidRDefault="4906E4AA" w:rsidP="00985C8E">
      <w:pPr>
        <w:pStyle w:val="Nastevanje15"/>
      </w:pPr>
      <w:r w:rsidRPr="00E729A0">
        <w:t>programiranje zahtevno, analiza sistema (urna postavka vzdrževanja),</w:t>
      </w:r>
    </w:p>
    <w:p w14:paraId="0C891E74" w14:textId="6284AFCF" w:rsidR="4906E4AA" w:rsidRPr="00E729A0" w:rsidRDefault="4906E4AA" w:rsidP="00985C8E">
      <w:pPr>
        <w:pStyle w:val="Nastevanje15"/>
      </w:pPr>
      <w:r w:rsidRPr="00E729A0">
        <w:t>redni rutinski varnostni in vsebinski pregled v trajanju največ 30 minut (0,25 x urna postavka vzdrževanja).</w:t>
      </w:r>
    </w:p>
    <w:p w14:paraId="3C14492D" w14:textId="54D791E7" w:rsidR="6433F2EA" w:rsidRDefault="6433F2EA" w:rsidP="00985C8E">
      <w:pPr>
        <w:pStyle w:val="Navaden5"/>
      </w:pPr>
    </w:p>
    <w:p w14:paraId="3FB6F710" w14:textId="77247757" w:rsidR="4906E4AA" w:rsidRPr="00985C8E" w:rsidRDefault="4906E4AA" w:rsidP="00985C8E">
      <w:pPr>
        <w:pStyle w:val="Navaden5"/>
      </w:pPr>
      <w:r w:rsidRPr="00985C8E">
        <w:t xml:space="preserve">Enostavno programiranje pomeni </w:t>
      </w:r>
      <w:proofErr w:type="spellStart"/>
      <w:r w:rsidRPr="00985C8E">
        <w:t>doprogramiranje</w:t>
      </w:r>
      <w:proofErr w:type="spellEnd"/>
      <w:r w:rsidRPr="00985C8E">
        <w:t xml:space="preserve"> že obstoječih rešitev, s tem da se te nekoliko spremenijo ali dopolnijo njihove funkcionalnosti.</w:t>
      </w:r>
    </w:p>
    <w:p w14:paraId="7B6A5B4A" w14:textId="16D59D42" w:rsidR="6433F2EA" w:rsidRPr="00985C8E" w:rsidRDefault="6433F2EA" w:rsidP="00985C8E">
      <w:pPr>
        <w:pStyle w:val="Navaden5"/>
      </w:pPr>
    </w:p>
    <w:p w14:paraId="3A1E5392" w14:textId="2385EDD3" w:rsidR="4906E4AA" w:rsidRPr="00985C8E" w:rsidRDefault="4906E4AA" w:rsidP="00985C8E">
      <w:pPr>
        <w:pStyle w:val="Navaden5"/>
      </w:pPr>
      <w:r w:rsidRPr="00985C8E">
        <w:t>Zahtevno programiranje pomeni programiranje v smeri nadgradnje sistema oziroma programiranje posameznih novih rešitev v sistemu, ki spreminjajo delovanje sistema.</w:t>
      </w:r>
    </w:p>
    <w:p w14:paraId="309C2FD9" w14:textId="54D1BDA1" w:rsidR="6433F2EA" w:rsidRPr="00985C8E" w:rsidRDefault="6433F2EA" w:rsidP="00985C8E">
      <w:pPr>
        <w:pStyle w:val="Navaden5"/>
      </w:pPr>
    </w:p>
    <w:p w14:paraId="5047DB95" w14:textId="503F88F5" w:rsidR="001C4829" w:rsidRPr="00A24EB2" w:rsidRDefault="26226AA4" w:rsidP="00985C8E">
      <w:pPr>
        <w:pStyle w:val="Navaden5"/>
      </w:pPr>
      <w:r w:rsidRPr="00985C8E">
        <w:t xml:space="preserve">Okvirna količina število ur vzdrževanja sistema INSPIS za posameznega naročnika v obdobju 24 mesecev znaša </w:t>
      </w:r>
      <w:r w:rsidR="00985C8E">
        <w:t xml:space="preserve">_____. </w:t>
      </w:r>
      <w:r w:rsidR="001C4829">
        <w:t xml:space="preserve">Okvirna vrednost neposredne pogodbe v celotnem </w:t>
      </w:r>
      <w:r w:rsidR="7AFC9C09">
        <w:t>obd</w:t>
      </w:r>
      <w:r w:rsidR="1EC967F8">
        <w:t>o</w:t>
      </w:r>
      <w:r w:rsidR="7AFC9C09">
        <w:t xml:space="preserve">bju </w:t>
      </w:r>
      <w:r w:rsidR="001C4829">
        <w:t>vzdrževanja</w:t>
      </w:r>
      <w:r w:rsidR="005D47E4">
        <w:t xml:space="preserve"> sistema INSPIS</w:t>
      </w:r>
      <w:r w:rsidR="001C4829">
        <w:t xml:space="preserve"> </w:t>
      </w:r>
      <w:r w:rsidR="005D47E4">
        <w:t>znaša</w:t>
      </w:r>
      <w:r w:rsidR="001C4829">
        <w:t xml:space="preserve"> _____ EUR brez DDV (z besedo: ____ evrov in __/100) oziroma _______ z DDV (z besedo:_____ evrov in __/100).</w:t>
      </w:r>
    </w:p>
    <w:p w14:paraId="6FBFB120" w14:textId="77777777" w:rsidR="001C4829" w:rsidRPr="00A24EB2" w:rsidRDefault="001C4829" w:rsidP="00985C8E">
      <w:pPr>
        <w:pStyle w:val="Navaden5"/>
      </w:pPr>
    </w:p>
    <w:p w14:paraId="05B72577" w14:textId="6E9D4F4B" w:rsidR="5D483E4A" w:rsidRPr="00985C8E" w:rsidRDefault="006E3152" w:rsidP="00985C8E">
      <w:pPr>
        <w:pStyle w:val="Navaden5"/>
      </w:pPr>
      <w:r>
        <w:t>Posamezni n</w:t>
      </w:r>
      <w:r w:rsidR="00925876">
        <w:t>aročnik ima za to pogodbo predvidena sredstva v pro</w:t>
      </w:r>
      <w:r w:rsidR="00572116">
        <w:t>r</w:t>
      </w:r>
      <w:r w:rsidR="00925876">
        <w:t xml:space="preserve">ačunu, PP_______, </w:t>
      </w:r>
      <w:r w:rsidR="00BE7FE7">
        <w:t>k</w:t>
      </w:r>
      <w:r w:rsidR="00925876">
        <w:t>onto__________</w:t>
      </w:r>
      <w:r w:rsidR="00464CC6">
        <w:t>, NRP______</w:t>
      </w:r>
      <w:r w:rsidR="00925876">
        <w:t>.</w:t>
      </w:r>
    </w:p>
    <w:p w14:paraId="2DF40856" w14:textId="77777777" w:rsidR="00735984" w:rsidRPr="00CD50DD" w:rsidRDefault="00735984" w:rsidP="008A1D77">
      <w:pPr>
        <w:pStyle w:val="Naslov2"/>
      </w:pPr>
      <w:r w:rsidRPr="00CD50DD">
        <w:t>Plačilo</w:t>
      </w:r>
    </w:p>
    <w:p w14:paraId="05F0A6A9" w14:textId="77777777" w:rsidR="00546A53" w:rsidRPr="00CD50DD" w:rsidRDefault="00546A53" w:rsidP="008A1D77">
      <w:pPr>
        <w:pStyle w:val="Naslov3"/>
      </w:pPr>
      <w:r w:rsidRPr="00CD50DD">
        <w:t>člen</w:t>
      </w:r>
    </w:p>
    <w:p w14:paraId="7C364595" w14:textId="35BAB93E" w:rsidR="003F2843" w:rsidRPr="008A1D77" w:rsidRDefault="003F2843" w:rsidP="00985C8E">
      <w:pPr>
        <w:pStyle w:val="Navaden5"/>
      </w:pPr>
      <w:r w:rsidRPr="008A1D77">
        <w:t>Izvajalec bo izstavljal posamezn</w:t>
      </w:r>
      <w:r w:rsidR="008A1D77">
        <w:t>emu</w:t>
      </w:r>
      <w:r w:rsidRPr="008A1D77">
        <w:t xml:space="preserve"> naročnik</w:t>
      </w:r>
      <w:r w:rsidR="008A1D77">
        <w:t>u</w:t>
      </w:r>
      <w:r w:rsidRPr="008A1D77">
        <w:t xml:space="preserve"> račune za dejansko opravljena dela iz </w:t>
      </w:r>
      <w:r w:rsidR="00A24EB2">
        <w:fldChar w:fldCharType="begin"/>
      </w:r>
      <w:r w:rsidR="00A24EB2">
        <w:instrText xml:space="preserve"> REF _Ref83386245 \r \h </w:instrText>
      </w:r>
      <w:r w:rsidR="00985C8E">
        <w:instrText xml:space="preserve"> \* MERGEFORMAT </w:instrText>
      </w:r>
      <w:r w:rsidR="00A24EB2">
        <w:fldChar w:fldCharType="separate"/>
      </w:r>
      <w:r w:rsidR="00A24EB2">
        <w:t>3</w:t>
      </w:r>
      <w:r w:rsidR="00A24EB2">
        <w:fldChar w:fldCharType="end"/>
      </w:r>
      <w:r w:rsidRPr="008A1D77">
        <w:t>. člena mesečno za pretekli mesec. Priloga</w:t>
      </w:r>
      <w:r w:rsidR="006E2D00" w:rsidRPr="008A1D77">
        <w:t xml:space="preserve"> k</w:t>
      </w:r>
      <w:r w:rsidRPr="008A1D77">
        <w:t xml:space="preserve"> računu je mesečno poročilo</w:t>
      </w:r>
      <w:r w:rsidR="006838D6" w:rsidRPr="008A1D77">
        <w:t xml:space="preserve"> iz </w:t>
      </w:r>
      <w:r w:rsidR="008F2572" w:rsidRPr="008A1D77">
        <w:t>1</w:t>
      </w:r>
      <w:r w:rsidR="006838D6" w:rsidRPr="008A1D77">
        <w:t>3.</w:t>
      </w:r>
      <w:r w:rsidR="008F2572" w:rsidRPr="008A1D77">
        <w:t xml:space="preserve"> člena </w:t>
      </w:r>
      <w:r w:rsidR="00E809FD" w:rsidRPr="00E809FD">
        <w:t>te pogodbe</w:t>
      </w:r>
      <w:r w:rsidRPr="008A1D77">
        <w:t>.</w:t>
      </w:r>
    </w:p>
    <w:p w14:paraId="49185B11" w14:textId="77777777" w:rsidR="003F2843" w:rsidRPr="008A1D77" w:rsidRDefault="003F2843" w:rsidP="008A1D77"/>
    <w:p w14:paraId="466A716B" w14:textId="77777777" w:rsidR="003F2843" w:rsidRPr="008A1D77" w:rsidRDefault="003F2843" w:rsidP="00985C8E">
      <w:pPr>
        <w:pStyle w:val="Navaden5"/>
      </w:pPr>
      <w:r w:rsidRPr="008A1D77">
        <w:t>Račun se mora sklicevati na številko</w:t>
      </w:r>
      <w:r w:rsidR="000F0E0B" w:rsidRPr="008A1D77">
        <w:t xml:space="preserve"> te</w:t>
      </w:r>
      <w:r w:rsidRPr="008A1D77">
        <w:t xml:space="preserve"> pogodbe</w:t>
      </w:r>
      <w:r w:rsidR="000F0E0B" w:rsidRPr="008A1D77">
        <w:t>.</w:t>
      </w:r>
    </w:p>
    <w:p w14:paraId="7C8DF254" w14:textId="77777777" w:rsidR="003F2843" w:rsidRPr="008A1D77" w:rsidRDefault="003F2843" w:rsidP="008A1D77"/>
    <w:p w14:paraId="1162ACA8" w14:textId="6350D3FD" w:rsidR="00E809FD" w:rsidRDefault="00E809FD" w:rsidP="00985C8E">
      <w:pPr>
        <w:pStyle w:val="Navaden5"/>
      </w:pPr>
      <w:r>
        <w:t xml:space="preserve">Posamezni naročnik se obvezuje poravnati svojo obveznost do izvajalca </w:t>
      </w:r>
      <w:r w:rsidR="4D7E1FAC" w:rsidRPr="00985C8E">
        <w:t xml:space="preserve">najkasneje </w:t>
      </w:r>
      <w:r>
        <w:t>30. (trideseti) dan</w:t>
      </w:r>
      <w:r w:rsidR="21CE53BE">
        <w:t xml:space="preserve"> a</w:t>
      </w:r>
      <w:r w:rsidR="21CE53BE" w:rsidRPr="00985C8E">
        <w:t>li 30.</w:t>
      </w:r>
      <w:r w:rsidRPr="00985C8E">
        <w:t xml:space="preserve"> (trideseti) dan</w:t>
      </w:r>
      <w:r>
        <w:t xml:space="preserve"> po prejemu pravilno izstavljenega računa na TRR izvajalca _______, odprt pri banki _______. </w:t>
      </w:r>
    </w:p>
    <w:p w14:paraId="24304461" w14:textId="77777777" w:rsidR="006D172D" w:rsidRDefault="006D172D" w:rsidP="00985C8E">
      <w:pPr>
        <w:pStyle w:val="Navaden5"/>
      </w:pPr>
    </w:p>
    <w:p w14:paraId="1A3CC81F" w14:textId="481EA2CF" w:rsidR="00E809FD" w:rsidRDefault="00E809FD" w:rsidP="006D172D">
      <w:pPr>
        <w:pStyle w:val="Navaden5"/>
      </w:pPr>
      <w: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548DFF0" w14:textId="77777777" w:rsidR="00E809FD" w:rsidRDefault="00E809FD" w:rsidP="00985C8E">
      <w:pPr>
        <w:pStyle w:val="Navaden5"/>
      </w:pPr>
    </w:p>
    <w:p w14:paraId="47C3BA8D" w14:textId="77777777" w:rsidR="00E809FD" w:rsidRDefault="00E809FD" w:rsidP="00985C8E">
      <w:pPr>
        <w:pStyle w:val="Navaden5"/>
      </w:pPr>
      <w:r>
        <w:t>Ne glede na prejšnji odstavek je plačilni rok takšen, kot ga določa trenutno veljavna zakonodaja, ki ureja plačilni rok.</w:t>
      </w:r>
    </w:p>
    <w:p w14:paraId="3AD88E30" w14:textId="77777777" w:rsidR="00E809FD" w:rsidRDefault="00E809FD" w:rsidP="00985C8E">
      <w:pPr>
        <w:pStyle w:val="Navaden5"/>
      </w:pPr>
    </w:p>
    <w:p w14:paraId="20D38E8C" w14:textId="77777777" w:rsidR="00E809FD" w:rsidRDefault="00E809FD" w:rsidP="00985C8E">
      <w:pPr>
        <w:pStyle w:val="Navaden5"/>
      </w:pPr>
      <w:r>
        <w:t>V primeru zamude pri plačilu obveznosti ima izvajalec pravico zaračunati zakonite zamudne obresti.</w:t>
      </w:r>
    </w:p>
    <w:p w14:paraId="6F1052CB" w14:textId="77777777" w:rsidR="00E809FD" w:rsidRDefault="00E809FD" w:rsidP="00985C8E">
      <w:pPr>
        <w:pStyle w:val="Navaden5"/>
      </w:pPr>
    </w:p>
    <w:p w14:paraId="60452FF4" w14:textId="77777777" w:rsidR="00E809FD" w:rsidRDefault="00E809FD" w:rsidP="00985C8E">
      <w:pPr>
        <w:pStyle w:val="Navaden5"/>
      </w:pPr>
      <w:r>
        <w:t>Skladno z veljavnim Zakonom o opravljanju plačilnih storitev za proračunske uporabnike izvajalec vse račune posameznim naročnikom pošilja izključno v elektronski obliki (e-račun).</w:t>
      </w:r>
    </w:p>
    <w:p w14:paraId="594D875E" w14:textId="77777777" w:rsidR="00E809FD" w:rsidRDefault="00E809FD" w:rsidP="00985C8E">
      <w:pPr>
        <w:pStyle w:val="Navaden5"/>
      </w:pPr>
    </w:p>
    <w:p w14:paraId="0E43D243" w14:textId="018ECF22" w:rsidR="008F2572" w:rsidRDefault="00E809FD" w:rsidP="00985C8E">
      <w:pPr>
        <w:pStyle w:val="Navaden5"/>
      </w:pPr>
      <w:r>
        <w:t xml:space="preserve">Posamezni naročnik je izvajalcu zavezan za plačilo pogodbenih obveznosti do </w:t>
      </w:r>
      <w:r w:rsidR="36DDD7F5" w:rsidRPr="00985C8E">
        <w:t>31. 12. 2025</w:t>
      </w:r>
      <w:r>
        <w:t>, za nadaljnja plačila do izteka te pogodbe pa, ko bodo izpolnjeni forma</w:t>
      </w:r>
      <w:r w:rsidR="036663A4">
        <w:t>l</w:t>
      </w:r>
      <w:r>
        <w:t xml:space="preserve">ni pogoji glede na veljavni zakon o izvrševanju Proračuna RS ter ostale predpise, ki omogočajo izvrševanje sprejetega Proračuna RS za posamezno leto oziroma sprejeti proračun za posamezno leto. V kolikor pogoji za nadaljnja plačila ne bodo izpolnjeni, bo posamezni naročnik o tem pisno obvestil izvajalca. Z dnem prejema obvestila se šteje neposredna pogodba </w:t>
      </w:r>
      <w:r>
        <w:lastRenderedPageBreak/>
        <w:t>za razvezano. Obveznosti in pravice, nastale do dne razveze neposredne pogodbe, sta posamezni naročnik in izvajalec dolžna medsebojno izpolniti in poravnati.</w:t>
      </w:r>
    </w:p>
    <w:p w14:paraId="2F28CC23" w14:textId="77777777" w:rsidR="006D172D" w:rsidRPr="008A1D77" w:rsidRDefault="006D172D" w:rsidP="00985C8E">
      <w:pPr>
        <w:pStyle w:val="Navaden5"/>
      </w:pPr>
    </w:p>
    <w:p w14:paraId="5AE61C7F" w14:textId="77777777" w:rsidR="00976355" w:rsidRDefault="00A24EB2" w:rsidP="006D172D">
      <w:pPr>
        <w:pStyle w:val="Opomba"/>
        <w:ind w:left="284"/>
      </w:pPr>
      <w:r>
        <w:t>Opomba: V</w:t>
      </w:r>
      <w:r w:rsidR="008F2572" w:rsidRPr="008F2572">
        <w:t xml:space="preserve">sak posamezni naročnik prilagodi vsebino </w:t>
      </w:r>
      <w:r w:rsidR="00EB042E">
        <w:t xml:space="preserve">tega člena </w:t>
      </w:r>
      <w:r w:rsidR="008F2572" w:rsidRPr="008F2572">
        <w:t>glede na določi</w:t>
      </w:r>
      <w:r w:rsidR="008F2572">
        <w:t>l</w:t>
      </w:r>
      <w:r w:rsidR="008F2572" w:rsidRPr="008F2572">
        <w:t>a zakonov oziroma drugih predpisov.</w:t>
      </w:r>
    </w:p>
    <w:p w14:paraId="48E00AE7" w14:textId="45853FAA" w:rsidR="0086621F" w:rsidRPr="00CD50DD" w:rsidRDefault="520FFB4B" w:rsidP="00C97472">
      <w:pPr>
        <w:pStyle w:val="Naslov2"/>
      </w:pPr>
      <w:r w:rsidRPr="006D172D">
        <w:t>Odziv izvajalca na naročilo in r</w:t>
      </w:r>
      <w:r w:rsidR="009929CB">
        <w:t xml:space="preserve">ok za izvedbo </w:t>
      </w:r>
      <w:r w:rsidR="76DB0562">
        <w:t>storitev</w:t>
      </w:r>
    </w:p>
    <w:p w14:paraId="560F26CB" w14:textId="77777777" w:rsidR="0086621F" w:rsidRPr="00CD50DD" w:rsidRDefault="0086621F" w:rsidP="00A24EB2">
      <w:pPr>
        <w:pStyle w:val="Naslov3"/>
      </w:pPr>
      <w:bookmarkStart w:id="2" w:name="_Ref83387031"/>
      <w:r w:rsidRPr="00CD50DD">
        <w:t>člen</w:t>
      </w:r>
      <w:bookmarkEnd w:id="2"/>
    </w:p>
    <w:p w14:paraId="6FE2AE68" w14:textId="2741F29B" w:rsidR="003F2843" w:rsidRPr="006D172D" w:rsidRDefault="61DD07E9" w:rsidP="00E729A0">
      <w:pPr>
        <w:pStyle w:val="NavadenPred"/>
      </w:pPr>
      <w:r w:rsidRPr="006D172D">
        <w:t>Izvajalec se zavezuje, da v času veljavnosti te pogodbe posameznemu naročniku zagotavlja odziv na naročilo najkasneje do:</w:t>
      </w:r>
    </w:p>
    <w:p w14:paraId="0012FA04" w14:textId="0195070B" w:rsidR="003F2843" w:rsidRPr="006D172D" w:rsidRDefault="61DD07E9" w:rsidP="00E729A0">
      <w:pPr>
        <w:pStyle w:val="Nastevanje1"/>
      </w:pPr>
      <w:r w:rsidRPr="006D172D">
        <w:t>2 (dveh) ur pri reševanju kritičnih dogodkov,</w:t>
      </w:r>
    </w:p>
    <w:p w14:paraId="4F6ED974" w14:textId="60C1F0FB" w:rsidR="003F2843" w:rsidRPr="006D172D" w:rsidRDefault="61DD07E9" w:rsidP="00E729A0">
      <w:pPr>
        <w:pStyle w:val="Nastevanje1"/>
      </w:pPr>
      <w:r w:rsidRPr="006D172D">
        <w:t>1 (enega) delovnega dne za napake v delovanju sistema ter</w:t>
      </w:r>
    </w:p>
    <w:p w14:paraId="485C6A30" w14:textId="43A20D2B" w:rsidR="003F2843" w:rsidRPr="006D172D" w:rsidRDefault="61DD07E9" w:rsidP="00E729A0">
      <w:pPr>
        <w:pStyle w:val="Nastevanje1"/>
      </w:pPr>
      <w:r w:rsidRPr="006D172D">
        <w:t>3 (treh) delovnih dni pri vseh ostalih naročilih posameznega naročnika.</w:t>
      </w:r>
    </w:p>
    <w:p w14:paraId="511A38C4" w14:textId="426056BC" w:rsidR="003F2843" w:rsidRPr="006D172D" w:rsidRDefault="003F2843" w:rsidP="00E729A0">
      <w:pPr>
        <w:tabs>
          <w:tab w:val="left" w:pos="567"/>
        </w:tabs>
        <w:ind w:left="927" w:hanging="360"/>
      </w:pPr>
    </w:p>
    <w:p w14:paraId="210B5FE0" w14:textId="573628F3" w:rsidR="003F2843" w:rsidRPr="006D172D" w:rsidRDefault="61DD07E9" w:rsidP="006D172D">
      <w:pPr>
        <w:pStyle w:val="NavadenPred"/>
      </w:pPr>
      <w:r w:rsidRPr="006D172D">
        <w:t>Kritični dogodek je incident v delovanju informacijskega sistema INSPIS, katerega posledica je popolno nedelovanje oziroma nedelovanje ključnih funkcionalnosti informacijskega sistema INSPIS. Izvajalec se zavezuje v roku za odziv na naročilo pričeti z odpravo napake in z odpravo nadaljevati do njene popolne odprave. Izvajalec zagotavlja odpravo naslednjih kritičnih dogodkov:</w:t>
      </w:r>
    </w:p>
    <w:p w14:paraId="6C1AD1B8" w14:textId="504E9AB7" w:rsidR="003F2843" w:rsidRPr="006D172D" w:rsidRDefault="006D172D" w:rsidP="006D172D">
      <w:pPr>
        <w:pStyle w:val="Nastevanje1"/>
        <w:ind w:left="568" w:hanging="284"/>
      </w:pPr>
      <w:r>
        <w:t>n</w:t>
      </w:r>
      <w:r w:rsidR="61DD07E9" w:rsidRPr="006D172D">
        <w:t>edelovanje baze INSPIS</w:t>
      </w:r>
      <w:r>
        <w:t>,</w:t>
      </w:r>
    </w:p>
    <w:p w14:paraId="630D793B" w14:textId="15E3655D" w:rsidR="003F2843" w:rsidRPr="006D172D" w:rsidRDefault="006D172D" w:rsidP="006D172D">
      <w:pPr>
        <w:pStyle w:val="Nastevanje1"/>
        <w:ind w:left="568" w:hanging="284"/>
      </w:pPr>
      <w:r>
        <w:t>n</w:t>
      </w:r>
      <w:r w:rsidR="61DD07E9" w:rsidRPr="006D172D">
        <w:t>edelovanje sistema INSPIS</w:t>
      </w:r>
      <w:r>
        <w:t>,</w:t>
      </w:r>
    </w:p>
    <w:p w14:paraId="301D42EA" w14:textId="4FB457DB" w:rsidR="003F2843" w:rsidRPr="006D172D" w:rsidRDefault="61DD07E9" w:rsidP="006D172D">
      <w:pPr>
        <w:pStyle w:val="Nastevanje1"/>
        <w:ind w:left="568" w:hanging="284"/>
      </w:pPr>
      <w:r w:rsidRPr="006D172D">
        <w:t>ni možna prijava v sistem</w:t>
      </w:r>
      <w:r w:rsidR="006D172D">
        <w:t>,</w:t>
      </w:r>
    </w:p>
    <w:p w14:paraId="33CB4F86" w14:textId="549B59CE" w:rsidR="003F2843" w:rsidRPr="006D172D" w:rsidRDefault="61DD07E9" w:rsidP="006D172D">
      <w:pPr>
        <w:pStyle w:val="Nastevanje1"/>
        <w:ind w:left="568" w:hanging="284"/>
      </w:pPr>
      <w:r w:rsidRPr="006D172D">
        <w:t>ni možno knjiženje</w:t>
      </w:r>
      <w:r w:rsidR="006D172D">
        <w:t>,</w:t>
      </w:r>
    </w:p>
    <w:p w14:paraId="336FC0A4" w14:textId="66D1073B" w:rsidR="003F2843" w:rsidRPr="006D172D" w:rsidRDefault="61DD07E9" w:rsidP="006D172D">
      <w:pPr>
        <w:pStyle w:val="Nastevanje1"/>
        <w:ind w:left="568" w:hanging="284"/>
      </w:pPr>
      <w:r w:rsidRPr="006D172D">
        <w:t>ni možno skeniranje</w:t>
      </w:r>
      <w:r>
        <w:t xml:space="preserve"> </w:t>
      </w:r>
      <w:r w:rsidR="006D172D">
        <w:t>.</w:t>
      </w:r>
    </w:p>
    <w:p w14:paraId="1206D36E" w14:textId="1C09509E" w:rsidR="003F2843" w:rsidRPr="00A24EB2" w:rsidRDefault="003F2843" w:rsidP="00A24EB2"/>
    <w:p w14:paraId="433EB50F" w14:textId="732A007A" w:rsidR="003F2843" w:rsidRDefault="61DD07E9" w:rsidP="006D172D">
      <w:pPr>
        <w:pStyle w:val="NavadenPred"/>
      </w:pPr>
      <w:r w:rsidRPr="006D172D">
        <w:t>Napaka v delovanju sistema je incident v delovanju informacijskega sistema INSPIS, katerega posledica je delovanje informacijskega sistema INSPIS z zmanjšano funkcionalnostjo, pri čemer delovanje ključnih funkcionalnosti ni ogroženo. Izvajalec se zavezuje v roku za odziv na naročilo pričeti z odpravo napake oziroma posredovati informacijo, kdaj lahko začne reševati nastalo napako oziroma da mu v tem času posreduje ponudbo v skladu z določili 9. člena.</w:t>
      </w:r>
    </w:p>
    <w:p w14:paraId="2BC01D42" w14:textId="77777777" w:rsidR="006D172D" w:rsidRPr="006D172D" w:rsidRDefault="006D172D" w:rsidP="006D172D">
      <w:pPr>
        <w:pStyle w:val="NavadenPred"/>
      </w:pPr>
    </w:p>
    <w:p w14:paraId="5D7264DD" w14:textId="1C10B973" w:rsidR="003F2843" w:rsidRPr="006D172D" w:rsidRDefault="61DD07E9" w:rsidP="006D172D">
      <w:r w:rsidRPr="006D172D">
        <w:t>Za ostala naročila posamezn</w:t>
      </w:r>
      <w:r w:rsidR="039EE4D3" w:rsidRPr="006D172D">
        <w:t>ega</w:t>
      </w:r>
      <w:r w:rsidRPr="006D172D">
        <w:t xml:space="preserve"> naročnik</w:t>
      </w:r>
      <w:r w:rsidR="5217CB92" w:rsidRPr="006D172D">
        <w:t>a</w:t>
      </w:r>
      <w:r w:rsidRPr="006D172D">
        <w:t>, ki ne pomenijo kritičnega dogodka oziroma napake v delovanju sistema, se izvajalec zavezuje v roku za odziv pričeti z izvedbo naročila oziroma posredovati informacijo, kdaj lahko z izvedbo naročila prične oziroma da mu v tem času posreduje ponudbo v skladu z določili 9. člena.</w:t>
      </w:r>
    </w:p>
    <w:p w14:paraId="573394AE" w14:textId="22CF4984" w:rsidR="003F2843" w:rsidRPr="00A24EB2" w:rsidRDefault="003F2843" w:rsidP="00A24EB2"/>
    <w:p w14:paraId="1E5022A6" w14:textId="1A733168" w:rsidR="003F2843" w:rsidRPr="00A24EB2" w:rsidRDefault="00E809FD" w:rsidP="00A24EB2">
      <w:r w:rsidRPr="00E809FD">
        <w:t xml:space="preserve">Naročnik pričakuje od izvajalca, da </w:t>
      </w:r>
      <w:r w:rsidR="27BE3AE7" w:rsidRPr="006D172D">
        <w:t xml:space="preserve">bo napake v delovanju sistema oziroma </w:t>
      </w:r>
      <w:r w:rsidRPr="00E809FD">
        <w:t>vsa dogovorjena naročila opravi v času, ki je normalen za izvedbo posameznega naročila. Če ima posamezni naročnik rok, do katerega mora biti naročilo izvedeno, pri čemer s svojimi predhodnimi ali bodočimi dejanji ni mogel ali ne more vplivati na tako določen rok, se od izvajalca pričakuje, da se bo po svojih najboljših močeh trudil, da bo naročilo pravočasno izvedeno.</w:t>
      </w:r>
    </w:p>
    <w:p w14:paraId="2138E2E1" w14:textId="22977963" w:rsidR="6433F2EA" w:rsidRDefault="6433F2EA" w:rsidP="6433F2EA"/>
    <w:p w14:paraId="034DF92C" w14:textId="56847F17" w:rsidR="003F2843" w:rsidRPr="00A24EB2" w:rsidRDefault="11842DE5" w:rsidP="00A24EB2">
      <w:r w:rsidRPr="006D172D">
        <w:t>Če izvajalec zamuja ali pričakuje zamudo iz razlogov, ki so nastali na strani posameznih naročnikov ali višje sile, je o tem dolžan pisno obvestiti posameznega naročnika takoj oziroma najpozneje v roku 3 (treh) dni od dne, ko je izvajalec izvedel razlog za zamudo. Razlog se zabeleži tudi v orodju za sodelovanje.</w:t>
      </w:r>
    </w:p>
    <w:p w14:paraId="1BE93947" w14:textId="77777777" w:rsidR="003F2843" w:rsidRPr="00D65BCB" w:rsidRDefault="003F2843" w:rsidP="003F2843"/>
    <w:p w14:paraId="5D4726A4" w14:textId="77777777" w:rsidR="003F2843" w:rsidRDefault="003F2843" w:rsidP="003F2843">
      <w:r w:rsidRPr="00D65BCB">
        <w:t>Za delovni dan se šteje vsak dan od ponedeljka do petka, ki ni dela prost dan, in sicer med 8:00 in 16:00 uro.</w:t>
      </w:r>
    </w:p>
    <w:p w14:paraId="0DA25738" w14:textId="77777777" w:rsidR="003B2F9F" w:rsidRPr="00D83F9C" w:rsidRDefault="003B2F9F" w:rsidP="00A24EB2">
      <w:pPr>
        <w:pStyle w:val="Naslov2"/>
      </w:pPr>
      <w:r w:rsidRPr="00D83F9C">
        <w:t>Naročil</w:t>
      </w:r>
      <w:r w:rsidR="006838D6" w:rsidRPr="00D83F9C">
        <w:t>a</w:t>
      </w:r>
      <w:r w:rsidR="003F2843" w:rsidRPr="00D83F9C">
        <w:t xml:space="preserve"> </w:t>
      </w:r>
      <w:r w:rsidR="008F2572" w:rsidRPr="00D83F9C">
        <w:t>in izvedba storitev</w:t>
      </w:r>
    </w:p>
    <w:p w14:paraId="27F8B991" w14:textId="77777777" w:rsidR="00166327" w:rsidRPr="00D83F9C" w:rsidRDefault="00166327" w:rsidP="00A24EB2">
      <w:pPr>
        <w:pStyle w:val="Naslov3"/>
      </w:pPr>
      <w:bookmarkStart w:id="3" w:name="_Ref83386493"/>
      <w:r w:rsidRPr="00D83F9C">
        <w:t>člen</w:t>
      </w:r>
      <w:bookmarkEnd w:id="3"/>
    </w:p>
    <w:p w14:paraId="0BF3A853" w14:textId="5FDE371F" w:rsidR="008F2572" w:rsidRPr="006A4591" w:rsidRDefault="008F2572" w:rsidP="008F2572">
      <w:r w:rsidRPr="006A4591">
        <w:t>Izvajalec je v roku</w:t>
      </w:r>
      <w:r w:rsidR="006D172D">
        <w:t xml:space="preserve"> </w:t>
      </w:r>
      <w:r w:rsidRPr="006A4591">
        <w:t xml:space="preserve">14 </w:t>
      </w:r>
      <w:r>
        <w:t xml:space="preserve">(štirinajst) </w:t>
      </w:r>
      <w:r w:rsidRPr="006A4591">
        <w:t xml:space="preserve">dni </w:t>
      </w:r>
      <w:r w:rsidR="2678A2CB">
        <w:t xml:space="preserve">od sklenitve </w:t>
      </w:r>
      <w:r w:rsidR="220C3D9F">
        <w:t xml:space="preserve">krovne </w:t>
      </w:r>
      <w:r w:rsidRPr="006A4591">
        <w:t xml:space="preserve">pogodbe dolžan vzpostaviti sistem, preko katerega lahko </w:t>
      </w:r>
      <w:r w:rsidR="005D47E4">
        <w:t xml:space="preserve">posamezni </w:t>
      </w:r>
      <w:r w:rsidRPr="006A4591">
        <w:t>naročnik oddaja naročila izvajalcu oziroma spremlja realizacijo oddanih naročil (v nadaljevanju: orodje za sodelovanje).</w:t>
      </w:r>
      <w:r>
        <w:t xml:space="preserve"> U</w:t>
      </w:r>
      <w:r w:rsidRPr="006A4591">
        <w:t xml:space="preserve">pravljalec </w:t>
      </w:r>
      <w:r>
        <w:t xml:space="preserve">orodja za sodelovanje </w:t>
      </w:r>
      <w:r w:rsidR="00A24EB2">
        <w:t xml:space="preserve">je </w:t>
      </w:r>
      <w:r>
        <w:t>izvajalec.</w:t>
      </w:r>
    </w:p>
    <w:p w14:paraId="1D8D37EB" w14:textId="77777777" w:rsidR="008F2572" w:rsidRPr="006A4591" w:rsidRDefault="008F2572" w:rsidP="008F2572"/>
    <w:p w14:paraId="4DA6FBF3" w14:textId="77777777" w:rsidR="008F2572" w:rsidRPr="006A4591" w:rsidRDefault="008F2572" w:rsidP="008F2572">
      <w:r w:rsidRPr="006A4591">
        <w:lastRenderedPageBreak/>
        <w:t xml:space="preserve">Poleg izvajalca </w:t>
      </w:r>
      <w:r w:rsidR="00191AFE">
        <w:t xml:space="preserve">imajo </w:t>
      </w:r>
      <w:r w:rsidRPr="006A4591">
        <w:t xml:space="preserve">dostop do orodja za sodelovanje tudi pooblaščene osebe posameznega naročnika, ki so določene v </w:t>
      </w:r>
      <w:r w:rsidR="00191AFE">
        <w:t xml:space="preserve">tej </w:t>
      </w:r>
      <w:r w:rsidRPr="006A4591">
        <w:t>pogodbi.</w:t>
      </w:r>
    </w:p>
    <w:p w14:paraId="1A1C815B" w14:textId="77777777" w:rsidR="008F2572" w:rsidRPr="006A4591" w:rsidRDefault="008F2572" w:rsidP="008F2572"/>
    <w:p w14:paraId="529B3EFF" w14:textId="77777777" w:rsidR="008F2572" w:rsidRPr="00CE16B8" w:rsidRDefault="008F2572" w:rsidP="008F2572">
      <w:pPr>
        <w:pStyle w:val="NavadenPred"/>
      </w:pPr>
      <w:r w:rsidRPr="00CE16B8">
        <w:t xml:space="preserve">V </w:t>
      </w:r>
      <w:r>
        <w:t xml:space="preserve">orodju za sodelovanje so </w:t>
      </w:r>
      <w:r w:rsidRPr="00CE16B8">
        <w:t>razvidn</w:t>
      </w:r>
      <w:r>
        <w:t>i</w:t>
      </w:r>
      <w:r w:rsidRPr="00CE16B8">
        <w:t xml:space="preserve"> najmanj:</w:t>
      </w:r>
    </w:p>
    <w:p w14:paraId="28CCACA8" w14:textId="77777777" w:rsidR="008F2572" w:rsidRPr="006A4591" w:rsidRDefault="008F2572" w:rsidP="008F2572">
      <w:pPr>
        <w:pStyle w:val="Nastevanje1"/>
      </w:pPr>
      <w:r w:rsidRPr="006A4591">
        <w:t>podatki o oddanem naročilu (datum in naročitelj),</w:t>
      </w:r>
    </w:p>
    <w:p w14:paraId="4F0871B6" w14:textId="77777777" w:rsidR="008F2572" w:rsidRDefault="008F2572" w:rsidP="008F2572">
      <w:pPr>
        <w:pStyle w:val="Nastevanje1"/>
      </w:pPr>
      <w:r w:rsidRPr="006A4591">
        <w:t>unikatna številka vsakega naročila,</w:t>
      </w:r>
    </w:p>
    <w:p w14:paraId="11FF344D" w14:textId="05DC3EE8" w:rsidR="0095424F" w:rsidRPr="00E809FD" w:rsidRDefault="0095424F" w:rsidP="008F2572">
      <w:pPr>
        <w:pStyle w:val="Nastevanje1"/>
      </w:pPr>
      <w:r w:rsidRPr="00E809FD">
        <w:t>pisna ponudba,</w:t>
      </w:r>
      <w:r w:rsidR="0073127F" w:rsidRPr="00E809FD">
        <w:t xml:space="preserve"> če jo je </w:t>
      </w:r>
      <w:r w:rsidR="00E809FD">
        <w:t xml:space="preserve">katerikoli </w:t>
      </w:r>
      <w:r w:rsidR="0073127F" w:rsidRPr="00E809FD">
        <w:t>posamezni naročnik zahteval,</w:t>
      </w:r>
    </w:p>
    <w:p w14:paraId="06863801" w14:textId="6FB8B327" w:rsidR="008F2572" w:rsidRPr="006A4591" w:rsidRDefault="008F2572" w:rsidP="008F2572">
      <w:pPr>
        <w:pStyle w:val="Nastevanje1"/>
      </w:pPr>
      <w:r w:rsidRPr="006A4591">
        <w:t xml:space="preserve">vsa komunikacija med </w:t>
      </w:r>
      <w:r w:rsidR="6BC2AE55">
        <w:t xml:space="preserve">posameznimi </w:t>
      </w:r>
      <w:r w:rsidRPr="006A4591">
        <w:t>naročniki in izvajalcem glede izvedbe naročila,</w:t>
      </w:r>
    </w:p>
    <w:p w14:paraId="661F4385" w14:textId="77777777" w:rsidR="008F2572" w:rsidRPr="006A4591" w:rsidRDefault="008F2572" w:rsidP="008F2572">
      <w:pPr>
        <w:pStyle w:val="Nastevanje1"/>
      </w:pPr>
      <w:r w:rsidRPr="006A4591">
        <w:t>status izvedbe naročila (npr. na čakanju, v izdelavi, nameščeno na test, nameščeno na produkcijo, preklic naročila),</w:t>
      </w:r>
    </w:p>
    <w:p w14:paraId="586E3841" w14:textId="038F970F" w:rsidR="008F2572" w:rsidRPr="006A4591" w:rsidRDefault="5936D49A" w:rsidP="008F2572">
      <w:pPr>
        <w:pStyle w:val="Nastevanje1"/>
      </w:pPr>
      <w:r>
        <w:t xml:space="preserve">datum in </w:t>
      </w:r>
      <w:r w:rsidR="008F2572" w:rsidRPr="006A4591">
        <w:t xml:space="preserve">različica, v kateri je naročilo </w:t>
      </w:r>
      <w:r w:rsidR="00A1053B">
        <w:t xml:space="preserve">nameščeno </w:t>
      </w:r>
      <w:r w:rsidR="008F2572" w:rsidRPr="006A4591">
        <w:t>v produkcij</w:t>
      </w:r>
      <w:r w:rsidR="00A1053B">
        <w:t>sko okolje</w:t>
      </w:r>
      <w:r w:rsidR="008F2572">
        <w:t>,</w:t>
      </w:r>
    </w:p>
    <w:p w14:paraId="177107E2" w14:textId="77777777" w:rsidR="008F2572" w:rsidRDefault="008F2572" w:rsidP="008F2572">
      <w:pPr>
        <w:pStyle w:val="Nastevanje1"/>
      </w:pPr>
      <w:r w:rsidRPr="006A4591">
        <w:t>porabljeno število ur, ki so podlaga za zaračunavanje opravljenega dela</w:t>
      </w:r>
      <w:r>
        <w:t xml:space="preserve"> ter</w:t>
      </w:r>
    </w:p>
    <w:p w14:paraId="66481CA6" w14:textId="77777777" w:rsidR="008F2572" w:rsidRPr="006A4591" w:rsidRDefault="008F2572" w:rsidP="008F2572">
      <w:pPr>
        <w:pStyle w:val="Nastevanje1"/>
      </w:pPr>
      <w:r>
        <w:t>ustrezna dokumentacija/dokumenti naročila.</w:t>
      </w:r>
    </w:p>
    <w:p w14:paraId="77800B4E" w14:textId="77777777" w:rsidR="008F2572" w:rsidRPr="00191AFE" w:rsidRDefault="008F2572" w:rsidP="00191AFE"/>
    <w:p w14:paraId="063EAAF9" w14:textId="40103BD6" w:rsidR="008F2572" w:rsidRPr="00191AFE" w:rsidRDefault="3E46E77A" w:rsidP="00191AFE">
      <w:r>
        <w:t>O</w:t>
      </w:r>
      <w:r w:rsidR="008F2572">
        <w:t>rodje</w:t>
      </w:r>
      <w:r w:rsidR="008F2572" w:rsidRPr="00191AFE">
        <w:t xml:space="preserve"> za sodelovanje posamezn</w:t>
      </w:r>
      <w:r w:rsidR="00191AFE" w:rsidRPr="00191AFE">
        <w:t>emu</w:t>
      </w:r>
      <w:r w:rsidR="008F2572" w:rsidRPr="00191AFE">
        <w:t xml:space="preserve"> naročnik</w:t>
      </w:r>
      <w:r w:rsidR="00191AFE" w:rsidRPr="00191AFE">
        <w:t>u</w:t>
      </w:r>
      <w:r w:rsidR="008F2572" w:rsidRPr="00191AFE">
        <w:t xml:space="preserve"> omogoča tudi </w:t>
      </w:r>
      <w:r w:rsidR="11B99F8D">
        <w:t xml:space="preserve">neposredno komunikacijo in </w:t>
      </w:r>
      <w:r w:rsidR="008F2572" w:rsidRPr="00191AFE">
        <w:t>sodelovanje z izvajalcem.</w:t>
      </w:r>
    </w:p>
    <w:p w14:paraId="2D31BAD8" w14:textId="77777777" w:rsidR="008F2572" w:rsidRPr="00191AFE" w:rsidRDefault="008F2572" w:rsidP="00191AFE"/>
    <w:p w14:paraId="67D9C6A2" w14:textId="733F10D0" w:rsidR="008F2572" w:rsidRPr="00191AFE" w:rsidRDefault="4A0352F4" w:rsidP="00191AFE">
      <w:r>
        <w:t xml:space="preserve">V kolikor </w:t>
      </w:r>
      <w:r w:rsidR="008F2572" w:rsidRPr="00191AFE">
        <w:t xml:space="preserve">orodje za sodelovanje  </w:t>
      </w:r>
      <w:r w:rsidR="41BC904D">
        <w:t xml:space="preserve">ne bi delovalo zaradi okoliščin izven domene izvajalca in posameznega naročnik, </w:t>
      </w:r>
      <w:r w:rsidR="008F2572" w:rsidRPr="00191AFE">
        <w:t>se vsa komunikacija med posameznim naročnik</w:t>
      </w:r>
      <w:r w:rsidR="00191AFE" w:rsidRPr="00191AFE">
        <w:t>om</w:t>
      </w:r>
      <w:r w:rsidR="008F2572" w:rsidRPr="00191AFE">
        <w:t xml:space="preserve"> in izvajalcem opravlja po elektronski pošti preko vsaj enega naslova, ki je določen v </w:t>
      </w:r>
      <w:r w:rsidR="00191AFE" w:rsidRPr="00191AFE">
        <w:t xml:space="preserve">krovni </w:t>
      </w:r>
      <w:r w:rsidR="008F2572" w:rsidRPr="00191AFE">
        <w:t xml:space="preserve">ali </w:t>
      </w:r>
      <w:r w:rsidR="00191AFE" w:rsidRPr="00191AFE">
        <w:t xml:space="preserve">tej </w:t>
      </w:r>
      <w:r w:rsidR="008F2572" w:rsidRPr="00191AFE">
        <w:t>pogodbi. V tem primeru vsako komunikacijo posameznega naročnika z izvajalcem v orodje za sodelovanje vnese izvajalec</w:t>
      </w:r>
      <w:r w:rsidR="2C10A799">
        <w:t>, tako ko je njegovo delovanje vzpostavljeno</w:t>
      </w:r>
      <w:r w:rsidR="008F2572" w:rsidRPr="00191AFE">
        <w:t>.</w:t>
      </w:r>
    </w:p>
    <w:p w14:paraId="28A630B6" w14:textId="77777777" w:rsidR="00464CC6" w:rsidRPr="00191AFE" w:rsidRDefault="00464CC6" w:rsidP="00191AFE"/>
    <w:p w14:paraId="0AA77343" w14:textId="77777777" w:rsidR="00923D15" w:rsidRPr="00D83F9C" w:rsidRDefault="00923D15" w:rsidP="00A24EB2">
      <w:pPr>
        <w:pStyle w:val="Naslov3"/>
      </w:pPr>
      <w:r w:rsidRPr="00D83F9C">
        <w:t>člen</w:t>
      </w:r>
    </w:p>
    <w:p w14:paraId="3F45591C" w14:textId="77777777" w:rsidR="00E809FD" w:rsidRDefault="00E809FD" w:rsidP="00E809FD">
      <w:r>
        <w:t>Posamezni naročnik posreduje izvajalcu vsa naročila (npr. za odpravo napake, za pomoč pri reševanju kritičnih dogodkov, za pomoč pri optimiziranju delovanja, za izboljšavo ali dopolnitev) preko orodja za sodelovanje.</w:t>
      </w:r>
    </w:p>
    <w:p w14:paraId="62786CFF" w14:textId="77777777" w:rsidR="00E809FD" w:rsidRDefault="00E809FD" w:rsidP="00E809FD"/>
    <w:p w14:paraId="40FA6D12" w14:textId="04FF538A" w:rsidR="00E809FD" w:rsidRDefault="00E809FD" w:rsidP="00E809FD">
      <w:r>
        <w:t xml:space="preserve">Posamezni naročnik lahko v primeru </w:t>
      </w:r>
      <w:r w:rsidR="17C8E80B">
        <w:t xml:space="preserve">kritičnih dogodkov </w:t>
      </w:r>
      <w:r>
        <w:t xml:space="preserve">naročilo posreduje tudi po telefonu </w:t>
      </w:r>
      <w:r w:rsidR="1D645215">
        <w:t>na telefonsko številko, ki jo za ta namen določi izvajalec,</w:t>
      </w:r>
      <w:r>
        <w:t xml:space="preserve"> vendar mora biti naročilo najkasneje naslednji delovni dan posredovano tudi po protokolu iz prejšnjega odstavka.</w:t>
      </w:r>
      <w:r w:rsidR="33B12665">
        <w:t xml:space="preserve"> V tem primeru rok za odziv na naročilo prične teči od trenutka posredovanja naročila po telefonu</w:t>
      </w:r>
    </w:p>
    <w:p w14:paraId="62371DBC" w14:textId="77777777" w:rsidR="00E809FD" w:rsidRDefault="00E809FD" w:rsidP="00E809FD"/>
    <w:p w14:paraId="04BC0DA8" w14:textId="0DE4E27E" w:rsidR="00E372BD" w:rsidRPr="00E809FD" w:rsidRDefault="00E809FD" w:rsidP="00E809FD">
      <w:r>
        <w:t>Posamezni naročnik lahko preko orodja za sodelovanje potrdi ali prekliče sodelovanje pri določenem naročilu najkasneje do namestitve spremembe v produkcijo okolje posameznega naročnika.</w:t>
      </w:r>
      <w:r w:rsidR="0BDAEF71">
        <w:t xml:space="preserve"> V primeru, ko posamezni naročnik potrdi svoje sodelovanje pri določenem naročilu in izvajalec le-tega tudi namesti v produkcijsko okolje tega naročnika, je le-ta udeležen tudi pri strošku naročila</w:t>
      </w:r>
      <w:r w:rsidR="70B70868">
        <w:t>. Strošek naročila se v takem primeru razdeli na toliko naročnikov, koliko</w:t>
      </w:r>
      <w:r w:rsidR="5647C3C1">
        <w:t>r</w:t>
      </w:r>
      <w:r w:rsidR="70B70868">
        <w:t xml:space="preserve"> </w:t>
      </w:r>
      <w:r w:rsidR="4782C4CA">
        <w:t xml:space="preserve">jih </w:t>
      </w:r>
      <w:r w:rsidR="70B70868">
        <w:t>je potrdilo svoje sodelovanje in jim je bila sprememba tudi nameščena v produkcijsko okolje.</w:t>
      </w:r>
      <w:r w:rsidR="5E6474DE">
        <w:t xml:space="preserve"> Če posamezni naročnik pred namestitvijo spremembe v produkcijsko okolje prekliče sodelovanje, </w:t>
      </w:r>
      <w:r w:rsidR="1FD25789">
        <w:t xml:space="preserve">ga </w:t>
      </w:r>
      <w:r w:rsidR="5E6474DE">
        <w:t xml:space="preserve">strošek naročila </w:t>
      </w:r>
      <w:r w:rsidR="1AC0A49C">
        <w:t xml:space="preserve">ne </w:t>
      </w:r>
      <w:r w:rsidR="5E6474DE">
        <w:t>bremeni</w:t>
      </w:r>
      <w:r w:rsidR="73B61330">
        <w:t>, pač pa bremeni tistega naročnika, ki je oddal naročilo oziroma tiste naročnike, ki so sodelovanje potrdili in jim je bila sprememba tudi nameščena v produkcijsko okolje.</w:t>
      </w:r>
    </w:p>
    <w:p w14:paraId="0987A5C1" w14:textId="1E577984" w:rsidR="6433F2EA" w:rsidRDefault="6433F2EA"/>
    <w:p w14:paraId="563A6D5F" w14:textId="11D4CFE1" w:rsidR="1B6F87B8" w:rsidRDefault="1B6F87B8">
      <w:r>
        <w:t xml:space="preserve">Kadar posamezni naročnik že izdelano spremembo naknadno naroči zase, potem ko je bila ta že izdelana na podlagi naročila s strani </w:t>
      </w:r>
      <w:r w:rsidR="281CEF72">
        <w:t xml:space="preserve">drugega posameznega naročnika in temu </w:t>
      </w:r>
      <w:r w:rsidR="3C78DFF4">
        <w:t>tudi nameščena v produkcijsko okolje, mu lahko izvajalec za namestitev že izdelane spremembe</w:t>
      </w:r>
      <w:r w:rsidR="625759F8">
        <w:t xml:space="preserve"> zaračuna največ 10% cene samega naročila</w:t>
      </w:r>
      <w:r w:rsidR="050845F5">
        <w:t xml:space="preserve"> te spremembe</w:t>
      </w:r>
      <w:r w:rsidR="625759F8">
        <w:t>.</w:t>
      </w:r>
      <w:r w:rsidR="281CEF72">
        <w:t xml:space="preserve"> </w:t>
      </w:r>
      <w:r w:rsidR="658DF85C">
        <w:t>Ne glede na število naknadnih naročnikov,</w:t>
      </w:r>
      <w:r w:rsidR="160A6462">
        <w:t xml:space="preserve"> </w:t>
      </w:r>
      <w:r w:rsidR="658DF85C">
        <w:t xml:space="preserve">pa tako </w:t>
      </w:r>
      <w:r w:rsidR="4144987F">
        <w:t>zaračunan znesek ne sme skupaj znašati</w:t>
      </w:r>
      <w:r w:rsidR="4247994E">
        <w:t xml:space="preserve"> več kot 100%. V tem primeru se 100% razdeli na število posameznih naročnikov</w:t>
      </w:r>
      <w:r w:rsidR="6212989A">
        <w:t>, ki so naknadno naročili že izdelano spremembo.</w:t>
      </w:r>
    </w:p>
    <w:p w14:paraId="3D64AC04" w14:textId="77777777" w:rsidR="008B201A" w:rsidRPr="00191AFE" w:rsidRDefault="008B201A" w:rsidP="00191AFE"/>
    <w:p w14:paraId="5A27E1F4" w14:textId="77777777" w:rsidR="00E372BD" w:rsidRPr="00CE16B8" w:rsidRDefault="00E372BD" w:rsidP="00A24EB2">
      <w:pPr>
        <w:pStyle w:val="Naslov3"/>
      </w:pPr>
      <w:bookmarkStart w:id="4" w:name="_Ref83159880"/>
      <w:r>
        <w:t>č</w:t>
      </w:r>
      <w:r w:rsidRPr="00CE16B8">
        <w:t>len</w:t>
      </w:r>
      <w:bookmarkEnd w:id="4"/>
    </w:p>
    <w:p w14:paraId="50F892AD" w14:textId="121A1406" w:rsidR="00E809FD" w:rsidRDefault="00E809FD" w:rsidP="00E809FD">
      <w:r>
        <w:t>Če</w:t>
      </w:r>
      <w:r w:rsidR="02FA6C44">
        <w:t xml:space="preserve"> pri naročilu, ki ga odda več posameznih naročnikov hkrati,</w:t>
      </w:r>
      <w:r>
        <w:t xml:space="preserve"> posamezni naročnik to zahteva, izvajalec v roku, ki je določen v 6. členu za </w:t>
      </w:r>
      <w:r w:rsidR="32DB5590">
        <w:t xml:space="preserve">odziv na </w:t>
      </w:r>
      <w:r>
        <w:t>naročil</w:t>
      </w:r>
      <w:r w:rsidR="117C2D40">
        <w:t>o</w:t>
      </w:r>
      <w:r>
        <w:t xml:space="preserve"> pripravi pisno ponudbo. Pisna ponudba vsebuje najmanj informacijo o predvidenem številu ur, potrebn</w:t>
      </w:r>
      <w:r w:rsidR="1B8CC1D3">
        <w:t>ih</w:t>
      </w:r>
      <w:r>
        <w:t xml:space="preserve"> za izvedbo naročila, </w:t>
      </w:r>
      <w:r w:rsidR="52F2DD64">
        <w:t>datumu pričetka izvajanja naročila, roku izvedbe</w:t>
      </w:r>
      <w:r>
        <w:t>, ter predvideno skupno ceno naročila.</w:t>
      </w:r>
    </w:p>
    <w:p w14:paraId="6B1FCA3E" w14:textId="77777777" w:rsidR="00E809FD" w:rsidRDefault="00E809FD" w:rsidP="00E809FD"/>
    <w:p w14:paraId="3D9E8CBB" w14:textId="58F5D196" w:rsidR="00E809FD" w:rsidRDefault="00E809FD" w:rsidP="00E809FD">
      <w:r>
        <w:t xml:space="preserve">Predvideno skupno ceno naročila iz prejšnjega odstavka izvajalec izračuna na podlagi predvidenega števila ur, potrebnih za izvedbo naročila, </w:t>
      </w:r>
      <w:r w:rsidR="655ADD0E">
        <w:t xml:space="preserve">vrste opravil </w:t>
      </w:r>
      <w:r>
        <w:t xml:space="preserve">in cene </w:t>
      </w:r>
      <w:r w:rsidR="14E182A9">
        <w:t>oziroma količnika</w:t>
      </w:r>
      <w:r>
        <w:t xml:space="preserve"> cene urne postavke, določen</w:t>
      </w:r>
      <w:r w:rsidR="6FA3DAF2">
        <w:t>e</w:t>
      </w:r>
      <w:r>
        <w:t xml:space="preserve"> v 4. členu</w:t>
      </w:r>
      <w:r w:rsidR="7A325B85">
        <w:t xml:space="preserve"> pogodbe</w:t>
      </w:r>
      <w:r>
        <w:t>.</w:t>
      </w:r>
      <w:r w:rsidR="0FB0EE0D">
        <w:t xml:space="preserve"> Naročilo se šteje za oddano, ko posamezni naročnik ponudbo pisno potrdi</w:t>
      </w:r>
      <w:r>
        <w:t>.</w:t>
      </w:r>
    </w:p>
    <w:p w14:paraId="0689C478" w14:textId="77777777" w:rsidR="00E809FD" w:rsidRDefault="00E809FD" w:rsidP="00E809FD"/>
    <w:p w14:paraId="6E42DD99" w14:textId="7C44628D" w:rsidR="00E809FD" w:rsidRDefault="0FB0EE0D" w:rsidP="00E809FD">
      <w:r>
        <w:t xml:space="preserve">V primeru izvedbe naročila za več posameznih naročnikov hkrati se </w:t>
      </w:r>
      <w:r w:rsidR="07EAED14">
        <w:t>n</w:t>
      </w:r>
      <w:r w:rsidR="00E809FD">
        <w:t xml:space="preserve">aročilo </w:t>
      </w:r>
      <w:r w:rsidR="1A3BA35A">
        <w:t xml:space="preserve">šteje za oddano </w:t>
      </w:r>
      <w:r w:rsidR="00E809FD">
        <w:t xml:space="preserve">ko je </w:t>
      </w:r>
      <w:r w:rsidR="15875680">
        <w:t>pisna</w:t>
      </w:r>
      <w:r w:rsidR="00E809FD">
        <w:t xml:space="preserve"> ponudba potrjena s strani vseh posameznih naročnikov, ki sodelujejo pri naročilu.</w:t>
      </w:r>
      <w:r w:rsidR="04450FF7">
        <w:t xml:space="preserve"> V tem primeru se tudi strošek naročila delo med vse naročnike, ki so oddali naročilo.</w:t>
      </w:r>
    </w:p>
    <w:p w14:paraId="163C24A8" w14:textId="77777777" w:rsidR="00E809FD" w:rsidRDefault="00E809FD" w:rsidP="00E809FD"/>
    <w:p w14:paraId="4A3C8EDC" w14:textId="6AF5942C" w:rsidR="00191AFE" w:rsidRPr="00191AFE" w:rsidRDefault="00E809FD" w:rsidP="00191AFE">
      <w:r>
        <w:t>Ko izvajalec med izvedbo naročila ugotovi, da bo presegel v pisni ponudbi predvideno število ur</w:t>
      </w:r>
      <w:r w:rsidR="617BD4A2">
        <w:t xml:space="preserve"> oziroma skupno ceno naročila</w:t>
      </w:r>
      <w:r>
        <w:t xml:space="preserve">, mora </w:t>
      </w:r>
      <w:r w:rsidR="2247614F">
        <w:t>posamezni naročnik</w:t>
      </w:r>
      <w:r>
        <w:t xml:space="preserve"> povečanje predhodno potrditi</w:t>
      </w:r>
      <w:r w:rsidR="6F85A91F">
        <w:t>. V primeru izvedbe</w:t>
      </w:r>
      <w:r w:rsidR="3BCCABE0">
        <w:t xml:space="preserve"> </w:t>
      </w:r>
      <w:r w:rsidR="6F85A91F">
        <w:t>naročila za več posameznih naročnikov hkrati, morajo povečanje predhodno potrditi</w:t>
      </w:r>
      <w:r>
        <w:t xml:space="preserve"> vsi posamezni naročniki, ki </w:t>
      </w:r>
      <w:r w:rsidR="5527FF53">
        <w:t xml:space="preserve">sodelujejo </w:t>
      </w:r>
      <w:r>
        <w:t>pri naročilu.</w:t>
      </w:r>
    </w:p>
    <w:p w14:paraId="5300765B" w14:textId="3DD5BF89" w:rsidR="6433F2EA" w:rsidRDefault="223AB5C6" w:rsidP="006D172D">
      <w:pPr>
        <w:pStyle w:val="Naslov2"/>
      </w:pPr>
      <w:r w:rsidRPr="006D172D">
        <w:t>Prevzem opravljenih storitev</w:t>
      </w:r>
    </w:p>
    <w:p w14:paraId="104157A8" w14:textId="77777777" w:rsidR="00E372BD" w:rsidRDefault="00E372BD" w:rsidP="00A24EB2">
      <w:pPr>
        <w:pStyle w:val="Naslov3"/>
      </w:pPr>
      <w:bookmarkStart w:id="5" w:name="_Ref83161163"/>
      <w:r>
        <w:t>člen</w:t>
      </w:r>
      <w:bookmarkEnd w:id="5"/>
    </w:p>
    <w:p w14:paraId="7C7096DE" w14:textId="1E52801E" w:rsidR="295177DD" w:rsidRDefault="295177DD" w:rsidP="6433F2EA">
      <w:r w:rsidRPr="006D172D">
        <w:t xml:space="preserve">Po odpravi kritične napake oziroma napake v delovanju sistema je dolžan izvajalec o tem obvestiti posameznega naročnika ter odpravo evidentirati v orodju za sodelovanje. Posamezni naročnik mora odpravo kritične napake oziroma napake v delovanju sistema potrditi oziroma sporočiti, da ta ni odpravljena v roku 3 (treh) delovnih dni od obvestila izvajalca. V kolikor tega ne stori, se šteje, da je napaka odpravljena. </w:t>
      </w:r>
    </w:p>
    <w:p w14:paraId="00DCBA40" w14:textId="0E843A49" w:rsidR="6433F2EA" w:rsidRDefault="6433F2EA"/>
    <w:p w14:paraId="05E5DA5D" w14:textId="74240EFC" w:rsidR="00E809FD" w:rsidRDefault="00E809FD" w:rsidP="00E809FD">
      <w:r>
        <w:t xml:space="preserve">Po končani izdelavi naročila </w:t>
      </w:r>
      <w:r w:rsidR="0BA66BBA">
        <w:t xml:space="preserve">(nadgradnja) </w:t>
      </w:r>
      <w:r>
        <w:t>izvajalec narejene spremembe naloži v testno okolje posameznega naročnika, če le-ta sodeluje pri izvedbi naročila.</w:t>
      </w:r>
    </w:p>
    <w:p w14:paraId="5DF6D9C1" w14:textId="77777777" w:rsidR="00E809FD" w:rsidRDefault="00E809FD" w:rsidP="00E809FD"/>
    <w:p w14:paraId="620CB540" w14:textId="6F970E62" w:rsidR="00E809FD" w:rsidRDefault="00E809FD" w:rsidP="00E809FD">
      <w:r>
        <w:t>Posamezni naročnik mora narejene spremembe potrditi v roku 3 (treh) delovnih dni od obvestila izvajalca, da so spremembe nameščene v njegovo testno okolje, oziroma v enakem času izvajalcu sporočiti odkrite napake. V nasprotnem primeru se šteje, da so narejene spremembe s strani posameznega naročnika potrjene</w:t>
      </w:r>
      <w:r w:rsidR="12C25839">
        <w:t>, in se lahko namestijo v produkcijsko okolje</w:t>
      </w:r>
      <w:r>
        <w:t>.</w:t>
      </w:r>
    </w:p>
    <w:p w14:paraId="1C9246EC" w14:textId="77777777" w:rsidR="00E809FD" w:rsidRDefault="00E809FD" w:rsidP="00E809FD"/>
    <w:p w14:paraId="23DE2786" w14:textId="5E5887B0" w:rsidR="7D97B107" w:rsidRPr="006D172D" w:rsidRDefault="7D97B107" w:rsidP="6433F2EA">
      <w:r>
        <w:t xml:space="preserve">Vsa </w:t>
      </w:r>
      <w:r w:rsidRPr="006D172D">
        <w:t>dejanja, ki so namenjena odpravljanju napak, ki se odkrijejo v času testiranja izvedbe naročila, so predmet končne cene naročila oziroma se dodatno ne obračunajo.</w:t>
      </w:r>
    </w:p>
    <w:p w14:paraId="78284981" w14:textId="00915ABD" w:rsidR="6433F2EA" w:rsidRPr="006D172D" w:rsidRDefault="6433F2EA"/>
    <w:p w14:paraId="35331FAF" w14:textId="0D77EDA5" w:rsidR="7D97B107" w:rsidRPr="006D172D" w:rsidRDefault="7D97B107">
      <w:r w:rsidRPr="006D172D">
        <w:t>Če posamezni naročnik ugotovi, da izvedba naročila ne ustreza kakovosti iz razlogov na strani izvajalca, je izvajalec dolžan nemudoma brezplačno odpraviti pomanjkljivosti in povrniti vso nastalo škodo posameznemu naročniku.</w:t>
      </w:r>
    </w:p>
    <w:p w14:paraId="78A7939E" w14:textId="1558B456" w:rsidR="6433F2EA" w:rsidRDefault="6433F2EA"/>
    <w:p w14:paraId="1EA474AD" w14:textId="32B78A13" w:rsidR="00E809FD" w:rsidRPr="006A4591" w:rsidRDefault="00E809FD" w:rsidP="00E809FD">
      <w:r>
        <w:t>Izvajalec je dolžan število ur, ki jih je potreboval za izvedbo naročila in bodo tudi podlaga za plačilo, objaviti v orodju za sodelovanje.</w:t>
      </w:r>
    </w:p>
    <w:p w14:paraId="6FFCCAF0" w14:textId="77777777" w:rsidR="00E372BD" w:rsidRPr="006A4591" w:rsidRDefault="00E372BD" w:rsidP="00E372BD"/>
    <w:p w14:paraId="50025EC9" w14:textId="77777777" w:rsidR="00E372BD" w:rsidRDefault="00E372BD" w:rsidP="00A24EB2">
      <w:pPr>
        <w:pStyle w:val="Naslov3"/>
      </w:pPr>
      <w:r>
        <w:t>člen</w:t>
      </w:r>
    </w:p>
    <w:p w14:paraId="544CB2E0" w14:textId="19565789" w:rsidR="00E809FD" w:rsidRDefault="00E809FD" w:rsidP="00E809FD">
      <w:r>
        <w:t>Končno ceno naročila izvajalec izračuna na podlagi dejansko porabljenega števila ur za izdelavo naročila (objavljenih v orodju za sodelovanje)</w:t>
      </w:r>
      <w:r w:rsidR="3DB5FE8F">
        <w:t>, vrste opravila</w:t>
      </w:r>
      <w:r>
        <w:t xml:space="preserve"> in cene </w:t>
      </w:r>
      <w:r w:rsidR="2E40156F">
        <w:t xml:space="preserve">oziroma količnik cene </w:t>
      </w:r>
      <w:r>
        <w:t xml:space="preserve">urne postavke, ki je določena v 4. členu. Če pri naročilu sodeluje več posameznih naročnikov, se končna cena izdelave naročila med posamezne naročnike razdeli enakomerno, razen če se posamezni naročniki ne dogovorijo drugače. Vsota cen posameznih naročnikov ne sme presegati </w:t>
      </w:r>
      <w:r w:rsidR="4A12D31F">
        <w:t xml:space="preserve">skupne </w:t>
      </w:r>
      <w:r>
        <w:t>končne cene izvedbe naročila.</w:t>
      </w:r>
    </w:p>
    <w:p w14:paraId="1D771B83" w14:textId="77777777" w:rsidR="00E809FD" w:rsidRDefault="00E809FD" w:rsidP="00E809FD"/>
    <w:p w14:paraId="79218EDF" w14:textId="5E09B765" w:rsidR="00E809FD" w:rsidRDefault="00E809FD" w:rsidP="00E809FD">
      <w:r>
        <w:t xml:space="preserve">Če je bilo naročilo izvedeno na podlagi predhodne pisne ponudbe, končna cena </w:t>
      </w:r>
      <w:r w:rsidR="5EA83977">
        <w:t>ne sme preseči višine pogodbene cene</w:t>
      </w:r>
      <w:r w:rsidR="0CA78BFE">
        <w:t xml:space="preserve"> </w:t>
      </w:r>
      <w:r w:rsidR="5ABDCF96">
        <w:t>iz</w:t>
      </w:r>
      <w:r>
        <w:t xml:space="preserve"> potrjene ponudbe.</w:t>
      </w:r>
    </w:p>
    <w:p w14:paraId="5AF9FD2F" w14:textId="77777777" w:rsidR="00E809FD" w:rsidRPr="006A4591" w:rsidRDefault="00E809FD" w:rsidP="00E372BD"/>
    <w:p w14:paraId="3289CF37" w14:textId="77777777" w:rsidR="00E372BD" w:rsidRPr="00D65BCB" w:rsidRDefault="00E372BD" w:rsidP="00A24EB2">
      <w:pPr>
        <w:pStyle w:val="Naslov3"/>
      </w:pPr>
      <w:r w:rsidRPr="00D65BCB">
        <w:t>člen</w:t>
      </w:r>
    </w:p>
    <w:p w14:paraId="3675C5A7" w14:textId="701E55A7" w:rsidR="00464CC6" w:rsidRPr="00D65BCB" w:rsidRDefault="00E372BD" w:rsidP="006D172D">
      <w:r w:rsidRPr="006A4591">
        <w:t>Za vsa dela, ki jih bo moral izvajalec opraviti v sodelovanju s subjektom, ki ni pogodbeno vezan s to pogodbo (npr. ponudnik javnih podatkov oziroma javnih evidenc</w:t>
      </w:r>
      <w:r w:rsidR="0095424F">
        <w:t xml:space="preserve"> –</w:t>
      </w:r>
      <w:r w:rsidRPr="006A4591">
        <w:t xml:space="preserve"> v nadaljevanju: ponudnik podatkov), bo administrativni in organizacijski del sodelovanja s ponudnikom podatkov opravil posamezni naročnik, tehnični del sodelovanja pa izvajalec.</w:t>
      </w:r>
    </w:p>
    <w:p w14:paraId="7B4BC9AB" w14:textId="5A132E5F" w:rsidR="00464CC6" w:rsidRPr="00D65BCB" w:rsidRDefault="006D172D" w:rsidP="006D172D">
      <w:pPr>
        <w:pStyle w:val="Naslov2"/>
        <w:tabs>
          <w:tab w:val="left" w:pos="208"/>
          <w:tab w:val="center" w:pos="4819"/>
        </w:tabs>
        <w:jc w:val="left"/>
        <w:rPr>
          <w:rFonts w:eastAsia="Arial" w:cs="Arial"/>
          <w:b w:val="0"/>
          <w:bCs/>
          <w:color w:val="000000" w:themeColor="text1"/>
        </w:rPr>
      </w:pPr>
      <w:r>
        <w:rPr>
          <w:rFonts w:eastAsia="Arial" w:cs="Arial"/>
          <w:bCs/>
          <w:color w:val="000000" w:themeColor="text1"/>
        </w:rPr>
        <w:lastRenderedPageBreak/>
        <w:tab/>
      </w:r>
      <w:r>
        <w:rPr>
          <w:rFonts w:eastAsia="Arial" w:cs="Arial"/>
          <w:bCs/>
          <w:color w:val="000000" w:themeColor="text1"/>
        </w:rPr>
        <w:tab/>
      </w:r>
      <w:r w:rsidR="7220E1BD" w:rsidRPr="6433F2EA">
        <w:rPr>
          <w:rFonts w:eastAsia="Arial" w:cs="Arial"/>
          <w:bCs/>
          <w:color w:val="000000" w:themeColor="text1"/>
        </w:rPr>
        <w:t>Avtorske pravice</w:t>
      </w:r>
    </w:p>
    <w:p w14:paraId="2342747B" w14:textId="130159F8" w:rsidR="00464CC6" w:rsidRPr="00D65BCB" w:rsidRDefault="7220E1BD" w:rsidP="00E729A0">
      <w:pPr>
        <w:pStyle w:val="Naslov3"/>
        <w:rPr>
          <w:rFonts w:eastAsia="Arial" w:cs="Arial"/>
          <w:color w:val="000000" w:themeColor="text1"/>
        </w:rPr>
      </w:pPr>
      <w:r w:rsidRPr="6433F2EA">
        <w:rPr>
          <w:rFonts w:eastAsia="Arial" w:cs="Arial"/>
          <w:color w:val="000000" w:themeColor="text1"/>
        </w:rPr>
        <w:t>člen</w:t>
      </w:r>
    </w:p>
    <w:p w14:paraId="30DA2677" w14:textId="17DDCF9C" w:rsidR="00464CC6" w:rsidRPr="0052683A" w:rsidRDefault="7220E1BD" w:rsidP="00E729A0">
      <w:pPr>
        <w:pStyle w:val="NavadenPred"/>
        <w:rPr>
          <w:rFonts w:eastAsia="Arial" w:cs="Arial"/>
          <w:color w:val="000000" w:themeColor="text1"/>
        </w:rPr>
      </w:pPr>
      <w:r w:rsidRPr="0052683A">
        <w:rPr>
          <w:rFonts w:eastAsia="Arial" w:cs="Arial"/>
          <w:color w:val="000000" w:themeColor="text1"/>
        </w:rPr>
        <w:t>Predmet pogodbe vključuje tudi:</w:t>
      </w:r>
    </w:p>
    <w:p w14:paraId="5A7F354F" w14:textId="03FB393B" w:rsidR="00464CC6" w:rsidRPr="0052683A" w:rsidRDefault="0052683A" w:rsidP="0052683A">
      <w:pPr>
        <w:pStyle w:val="Nastevanje1"/>
      </w:pPr>
      <w:proofErr w:type="spellStart"/>
      <w:r w:rsidRPr="0052683A">
        <w:t>neizključen</w:t>
      </w:r>
      <w:proofErr w:type="spellEnd"/>
      <w:r w:rsidRPr="0052683A">
        <w:t xml:space="preserve"> in neomejen prenos vseh materialnih avtorskih pravic in drugih pravic avtorja na sistemu INSPIS na Tržni inšpektorat RS, vključno s predelavami informacijskega sistema </w:t>
      </w:r>
      <w:proofErr w:type="spellStart"/>
      <w:r w:rsidRPr="0052683A">
        <w:t>Inspis</w:t>
      </w:r>
      <w:proofErr w:type="spellEnd"/>
      <w:r w:rsidRPr="0052683A">
        <w:t>,</w:t>
      </w:r>
    </w:p>
    <w:p w14:paraId="798CB162" w14:textId="00A1636E" w:rsidR="00464CC6" w:rsidRPr="00D65BCB" w:rsidRDefault="7220E1BD" w:rsidP="6433F2EA">
      <w:pPr>
        <w:pStyle w:val="Nastevanje1"/>
        <w:rPr>
          <w:rFonts w:eastAsia="Arial" w:cs="Arial"/>
          <w:color w:val="000000" w:themeColor="text1"/>
        </w:rPr>
      </w:pPr>
      <w:r w:rsidRPr="6433F2EA">
        <w:rPr>
          <w:rFonts w:eastAsia="Arial" w:cs="Arial"/>
          <w:color w:val="000000" w:themeColor="text1"/>
        </w:rPr>
        <w:t>pravico posameznega naročnika, da naprej prenaša pridobljene pravice na tretje osebe znotraj državne in javne uprave Republike Slovenije ter</w:t>
      </w:r>
    </w:p>
    <w:p w14:paraId="0829AA03" w14:textId="4FA480BC" w:rsidR="00464CC6" w:rsidRPr="00D65BCB" w:rsidRDefault="7220E1BD" w:rsidP="00E729A0">
      <w:pPr>
        <w:pStyle w:val="Nastevanje1"/>
        <w:rPr>
          <w:rFonts w:eastAsia="Arial" w:cs="Arial"/>
          <w:color w:val="000000" w:themeColor="text1"/>
        </w:rPr>
      </w:pPr>
      <w:r w:rsidRPr="6433F2EA">
        <w:rPr>
          <w:rFonts w:eastAsia="Arial" w:cs="Arial"/>
          <w:color w:val="000000" w:themeColor="text1"/>
        </w:rPr>
        <w:t xml:space="preserve">dolžnost izvajalca, da ob izteku pogodbe naročniku izroči </w:t>
      </w:r>
      <w:r w:rsidRPr="006D172D">
        <w:rPr>
          <w:rFonts w:eastAsia="Arial" w:cs="Arial"/>
          <w:color w:val="000000" w:themeColor="text1"/>
        </w:rPr>
        <w:t xml:space="preserve">spremenjeno </w:t>
      </w:r>
      <w:r w:rsidRPr="6433F2EA">
        <w:rPr>
          <w:rFonts w:eastAsia="Arial" w:cs="Arial"/>
          <w:color w:val="000000" w:themeColor="text1"/>
        </w:rPr>
        <w:t>izvorno kodo in vso ustrezno dokumentacijo, kot je to opredeljeno v 3. členu te pogodbe.</w:t>
      </w:r>
      <w:r>
        <w:t xml:space="preserve"> </w:t>
      </w:r>
    </w:p>
    <w:p w14:paraId="7134D83A" w14:textId="5FB4AFA5" w:rsidR="00464CC6" w:rsidRPr="00D65BCB" w:rsidRDefault="00464CC6" w:rsidP="0095424F">
      <w:pPr>
        <w:pStyle w:val="Naslov2"/>
      </w:pPr>
      <w:r w:rsidRPr="00D65BCB">
        <w:t>Pravice in obveznosti izvajalca</w:t>
      </w:r>
    </w:p>
    <w:p w14:paraId="135822FB" w14:textId="77777777" w:rsidR="00464CC6" w:rsidRPr="00D65BCB" w:rsidRDefault="00464CC6" w:rsidP="00A24EB2">
      <w:pPr>
        <w:pStyle w:val="Naslov3"/>
      </w:pPr>
      <w:r w:rsidRPr="00D65BCB">
        <w:t>člen</w:t>
      </w:r>
    </w:p>
    <w:p w14:paraId="3742BF0A" w14:textId="77A227A5" w:rsidR="00C74039" w:rsidRPr="00D65BCB" w:rsidRDefault="00C74039" w:rsidP="00C74039">
      <w:r w:rsidRPr="00D65BCB">
        <w:t xml:space="preserve">Izvajalec se obvezuje, da bo svoje pogodbene obveznosti opravljal kvalitetno </w:t>
      </w:r>
      <w:r w:rsidR="77693F01">
        <w:t>s skrbnostjo dobrega strokovnjaka</w:t>
      </w:r>
      <w:r>
        <w:t xml:space="preserve"> </w:t>
      </w:r>
      <w:r w:rsidRPr="00D65BCB">
        <w:t xml:space="preserve">in po pravilih stroke v okviru specifikacij </w:t>
      </w:r>
      <w:r>
        <w:t>posamezn</w:t>
      </w:r>
      <w:r w:rsidR="56047528">
        <w:t>ega</w:t>
      </w:r>
      <w:r>
        <w:t xml:space="preserve"> naročnik</w:t>
      </w:r>
      <w:r w:rsidR="139CDF94">
        <w:t>a</w:t>
      </w:r>
      <w:r w:rsidRPr="00D65BCB">
        <w:t xml:space="preserve"> in dogovorjenih terminov. Izvajalec </w:t>
      </w:r>
      <w:r w:rsidR="4193FA65">
        <w:t xml:space="preserve">je odškodninsko </w:t>
      </w:r>
      <w:r>
        <w:t>odgov</w:t>
      </w:r>
      <w:r w:rsidR="04A94028">
        <w:t>o</w:t>
      </w:r>
      <w:r>
        <w:t>r</w:t>
      </w:r>
      <w:r w:rsidR="15A55EED">
        <w:t>en</w:t>
      </w:r>
      <w:r w:rsidRPr="00D65BCB">
        <w:t xml:space="preserve"> za </w:t>
      </w:r>
      <w:r w:rsidR="5D47433A">
        <w:t>kakovostno</w:t>
      </w:r>
      <w:r>
        <w:t xml:space="preserve"> </w:t>
      </w:r>
      <w:r w:rsidRPr="00D65BCB">
        <w:t>opravljeno delo.</w:t>
      </w:r>
    </w:p>
    <w:p w14:paraId="16A7C3E5" w14:textId="57EDB8E9" w:rsidR="00C74039" w:rsidRDefault="2B64F610" w:rsidP="00C74039">
      <w:r>
        <w:t xml:space="preserve"> </w:t>
      </w:r>
    </w:p>
    <w:p w14:paraId="3D12D2D3" w14:textId="77777777" w:rsidR="00E372BD" w:rsidRDefault="00E372BD" w:rsidP="00E372BD">
      <w:pPr>
        <w:pStyle w:val="NavadenPred"/>
      </w:pPr>
      <w:r>
        <w:t xml:space="preserve">Izvajalec </w:t>
      </w:r>
      <w:r w:rsidR="006838D6">
        <w:t xml:space="preserve">bo </w:t>
      </w:r>
      <w:r>
        <w:t>vsak mesec izdela</w:t>
      </w:r>
      <w:r w:rsidR="006838D6">
        <w:t>l</w:t>
      </w:r>
      <w:r>
        <w:t xml:space="preserve"> poročilo o opravljenem delu, ki je podlaga za plačilo. Poročilo obsega najmanj:</w:t>
      </w:r>
    </w:p>
    <w:p w14:paraId="162ED00E" w14:textId="77777777" w:rsidR="00E372BD" w:rsidRDefault="00E372BD" w:rsidP="00E372BD">
      <w:pPr>
        <w:pStyle w:val="Nastevanje1"/>
      </w:pPr>
      <w:r>
        <w:t>kumulativni pregled posameznih opravljenih nalog (vključno z opravljenimi rednimi rutinskimi varnostnimi pregledi) v poročevalnem obdobju skupaj z zaračunanimi urami, ločeno za vsakega posameznega naročnika,</w:t>
      </w:r>
    </w:p>
    <w:p w14:paraId="1CF0760A" w14:textId="77777777" w:rsidR="00E372BD" w:rsidRDefault="00E372BD" w:rsidP="00E372BD">
      <w:pPr>
        <w:pStyle w:val="Nastevanje1"/>
      </w:pPr>
      <w:r>
        <w:t>podrobno poročilo vsake posamezne opravljene naloge, ki je zajeta v kumulativnem pregledu, ki vsebuje:</w:t>
      </w:r>
    </w:p>
    <w:p w14:paraId="4FED2603" w14:textId="77777777" w:rsidR="00E372BD" w:rsidRPr="0095424F" w:rsidRDefault="00E372BD" w:rsidP="0095424F">
      <w:pPr>
        <w:pStyle w:val="Nastevanje2"/>
      </w:pPr>
      <w:r w:rsidRPr="0095424F">
        <w:t>številko in datum naročila,</w:t>
      </w:r>
    </w:p>
    <w:p w14:paraId="57D82CC3" w14:textId="77777777" w:rsidR="00E372BD" w:rsidRPr="0095424F" w:rsidRDefault="00E372BD" w:rsidP="0095424F">
      <w:pPr>
        <w:pStyle w:val="Nastevanje2"/>
      </w:pPr>
      <w:r w:rsidRPr="0095424F">
        <w:t>različico produkcijskega sistema INSPIS, v kateri je implementirano,</w:t>
      </w:r>
    </w:p>
    <w:p w14:paraId="1B3A0F5B" w14:textId="77777777" w:rsidR="00E372BD" w:rsidRPr="0095424F" w:rsidRDefault="00E372BD" w:rsidP="0095424F">
      <w:pPr>
        <w:pStyle w:val="Nastevanje2"/>
      </w:pPr>
      <w:r w:rsidRPr="0095424F">
        <w:t>kratek povzetek zahteve naročila,</w:t>
      </w:r>
    </w:p>
    <w:p w14:paraId="1D6BD9B9" w14:textId="77777777" w:rsidR="00E372BD" w:rsidRPr="0095424F" w:rsidRDefault="00E372BD" w:rsidP="0095424F">
      <w:pPr>
        <w:pStyle w:val="Nastevanje2"/>
      </w:pPr>
      <w:r w:rsidRPr="0095424F">
        <w:t>podroben opis izvedbe naročila (dokumentiran s slikami, če je smiselno).</w:t>
      </w:r>
    </w:p>
    <w:p w14:paraId="1C8C98B5" w14:textId="77777777" w:rsidR="00C74039" w:rsidRPr="00D65BCB" w:rsidRDefault="00C74039" w:rsidP="00C74039"/>
    <w:p w14:paraId="58CB07DB" w14:textId="2B93078A" w:rsidR="00C74039" w:rsidRPr="00D65BCB" w:rsidRDefault="00C74039" w:rsidP="00C74039">
      <w:r w:rsidRPr="00D65BCB">
        <w:t>Izvajalec je pri izvajanju pogodbenih obveznosti dolžan upoštevati interna pravila in standarde posamezn</w:t>
      </w:r>
      <w:r w:rsidR="00F60B09">
        <w:t>ega</w:t>
      </w:r>
      <w:r w:rsidRPr="00D65BCB">
        <w:t xml:space="preserve"> naročnik</w:t>
      </w:r>
      <w:r w:rsidR="00F60B09">
        <w:t>a</w:t>
      </w:r>
      <w:r w:rsidRPr="00D65BCB">
        <w:t xml:space="preserve"> ter ustrezne zakonske določbe. Izvajalec je dolžan obvestiti svoje delavce, da lahko pridejo pri izvajanju pogodbenih obveznosti v stik z osebnimi, tajnimi ali zaupnimi podatki, zato morajo pri delu z njimi ravnati </w:t>
      </w:r>
      <w:r>
        <w:t xml:space="preserve">v skladu s </w:t>
      </w:r>
      <w:r w:rsidR="005D47E4">
        <w:t>krovno</w:t>
      </w:r>
      <w:r>
        <w:t xml:space="preserve"> pogodbo in </w:t>
      </w:r>
      <w:r w:rsidR="00F60B09">
        <w:t xml:space="preserve">to </w:t>
      </w:r>
      <w:r>
        <w:t>neposredno pogodbo.</w:t>
      </w:r>
      <w:r w:rsidR="00A24EB2">
        <w:t xml:space="preserve"> </w:t>
      </w:r>
      <w:r>
        <w:t xml:space="preserve">Vsak kader izvajalca, ki lahko pride v stik z osebnimi podatki, mora v roku 10 dni od podpisa </w:t>
      </w:r>
      <w:r w:rsidR="0052683A">
        <w:t>neposredne</w:t>
      </w:r>
      <w:r w:rsidR="000A0C48">
        <w:t xml:space="preserve"> </w:t>
      </w:r>
      <w:r>
        <w:t>pogodbe podpisati izjavo o dolžnosti varovanja osebnih podatkov posameznega naročnika.</w:t>
      </w:r>
      <w:r w:rsidR="00A24EB2">
        <w:t xml:space="preserve"> </w:t>
      </w:r>
      <w:r w:rsidR="005D47E4">
        <w:t>Izvajalec je dolžan posameznemu naročniku na zahtevo na vpogled predložiti te izjave.</w:t>
      </w:r>
    </w:p>
    <w:p w14:paraId="7FF94DEC" w14:textId="77777777" w:rsidR="00C74039" w:rsidRPr="00D65BCB" w:rsidRDefault="00C74039" w:rsidP="00C74039"/>
    <w:p w14:paraId="1A2F501F" w14:textId="77777777" w:rsidR="00C74039" w:rsidRPr="00D65BCB" w:rsidRDefault="00C74039" w:rsidP="00C74039">
      <w:r w:rsidRPr="00D65BCB">
        <w:t xml:space="preserve">Izvajalec </w:t>
      </w:r>
      <w:r w:rsidR="005D47E4">
        <w:t>je dolžan</w:t>
      </w:r>
      <w:r w:rsidR="006838D6">
        <w:t xml:space="preserve"> posameznega</w:t>
      </w:r>
      <w:r w:rsidRPr="00D65BCB">
        <w:t xml:space="preserve"> naročnika takoj obvestiti o vsakem disciplinskem ali drugem postopku zaradi kršitev delovnih obveznosti, ki ga je zoper delavca sprožil v zvezi z izvajanjem del iz te pogodbe. Izvajalec je dolžan na zahtevo </w:t>
      </w:r>
      <w:r w:rsidR="00F60B09">
        <w:t xml:space="preserve">posameznega </w:t>
      </w:r>
      <w:r w:rsidRPr="00D65BCB">
        <w:t>naročnika delavca, za katerega se izkaže, da je ravnal ali poskušal ravnati v nasprotju z določbami te pogodbe, zamenjati.</w:t>
      </w:r>
    </w:p>
    <w:p w14:paraId="242172A1" w14:textId="77777777" w:rsidR="00C74039" w:rsidRDefault="00C74039" w:rsidP="00C74039"/>
    <w:p w14:paraId="07C84A0F" w14:textId="77777777" w:rsidR="00C74039" w:rsidRDefault="00C74039" w:rsidP="00C74039">
      <w:r w:rsidRPr="00D65BCB">
        <w:t xml:space="preserve">Izvajalec je dolžan omogočiti ustrezen nadzor </w:t>
      </w:r>
      <w:r w:rsidR="006838D6">
        <w:t xml:space="preserve">posameznemu </w:t>
      </w:r>
      <w:r w:rsidRPr="00D65BCB">
        <w:t>naročniku</w:t>
      </w:r>
      <w:r>
        <w:t xml:space="preserve">. Izvajalec je tudi po </w:t>
      </w:r>
      <w:r w:rsidRPr="00D65BCB">
        <w:t xml:space="preserve">prenehanju veljavnosti </w:t>
      </w:r>
      <w:r>
        <w:t xml:space="preserve">te pogodbe dolžan </w:t>
      </w:r>
      <w:r w:rsidR="006838D6">
        <w:t xml:space="preserve">posameznem </w:t>
      </w:r>
      <w:r>
        <w:t>naročniku nuditi informacije glede izvajanja storitev po tej pogodbi.</w:t>
      </w:r>
    </w:p>
    <w:p w14:paraId="29CDE8B5" w14:textId="77777777" w:rsidR="00860BDB" w:rsidRPr="00CD50DD" w:rsidRDefault="00860BDB" w:rsidP="00F60B09">
      <w:pPr>
        <w:pStyle w:val="Naslov2"/>
      </w:pPr>
      <w:r w:rsidRPr="00CD50DD">
        <w:t xml:space="preserve">Pravice in obveznosti </w:t>
      </w:r>
      <w:r w:rsidR="00464CC6">
        <w:t xml:space="preserve">posameznega </w:t>
      </w:r>
      <w:r w:rsidRPr="00CD50DD">
        <w:t>naročnika</w:t>
      </w:r>
    </w:p>
    <w:p w14:paraId="5B6537A0" w14:textId="77777777" w:rsidR="0086621F" w:rsidRPr="00CD50DD" w:rsidRDefault="0086621F" w:rsidP="00A24EB2">
      <w:pPr>
        <w:pStyle w:val="Naslov3"/>
      </w:pPr>
      <w:r w:rsidRPr="00CD50DD">
        <w:t>člen</w:t>
      </w:r>
    </w:p>
    <w:p w14:paraId="5513E717" w14:textId="7695A714" w:rsidR="00AA0E9D" w:rsidRDefault="00AA0E9D" w:rsidP="00AA0E9D">
      <w:r>
        <w:t xml:space="preserve">Posamezni naročnik bo za izvajanje pogodbeno dogovorjenih del na svojih lokacijah zagotavljal ustrezne pogoje za delo. Posamezni naročnik bo na zahtevo izvajalca zagotavljal potrebne podatke, informacije, prostore in opremo ter drugo tehnično podporo za tekoče in </w:t>
      </w:r>
      <w:r w:rsidR="57FC5BE4">
        <w:t xml:space="preserve">strokovno </w:t>
      </w:r>
      <w:r>
        <w:t xml:space="preserve">izvajanje del, določenih v tej pogodbi. </w:t>
      </w:r>
      <w:r>
        <w:lastRenderedPageBreak/>
        <w:t>Posamezni naročnik bo poskrbel tudi za administrativni in organizacijski del sodelovanja izvajalca s ponudnikom informacij.</w:t>
      </w:r>
    </w:p>
    <w:p w14:paraId="779541C2" w14:textId="77777777" w:rsidR="00AA0E9D" w:rsidRDefault="00AA0E9D" w:rsidP="00AA0E9D"/>
    <w:p w14:paraId="3408989A" w14:textId="77777777" w:rsidR="00AA0E9D" w:rsidRDefault="00AA0E9D" w:rsidP="00AA0E9D">
      <w:r>
        <w:t>Izvajalec ni odgovoren za zamudo pri izvedbi pogodbenih del, če posamezni naročnik na svojih lokacijah in na svoji opremi ne zagotovi v ta namen ustreznih pogojev za njihovo izvajanje.</w:t>
      </w:r>
    </w:p>
    <w:p w14:paraId="48D31FCA" w14:textId="77777777" w:rsidR="00AA0E9D" w:rsidRDefault="00AA0E9D" w:rsidP="00AA0E9D"/>
    <w:p w14:paraId="66776C09" w14:textId="77777777" w:rsidR="00AA0E9D" w:rsidRDefault="00AA0E9D" w:rsidP="00AA0E9D">
      <w:r>
        <w:t>Posamezni naročnik se obvezuje, da bodo vsa dela na področjih, ki jih zajemajo pogodbeno dogovorjena dela in jih ne izvaja izvajalec, izvedena s soglasjem izvajalca.</w:t>
      </w:r>
    </w:p>
    <w:p w14:paraId="0E788571" w14:textId="77777777" w:rsidR="00AA0E9D" w:rsidRDefault="00AA0E9D" w:rsidP="00AA0E9D"/>
    <w:p w14:paraId="703EA392" w14:textId="6681742A" w:rsidR="000B08DD" w:rsidRDefault="00AA0E9D" w:rsidP="00AA0E9D">
      <w:r>
        <w:t>V primeru nestrokovnega posega s strani posameznega naročnika na področjih, ki jih zajemajo pogodbeno dogovorjena dela, izvajalec ni odgovoren za posledice, ki s tem nastanejo. Za odpravo posledic iz zgoraj navedenega vzroka se posamezni naročnik in izvajalec dogovorita posebej.</w:t>
      </w:r>
    </w:p>
    <w:p w14:paraId="2E15FCAB" w14:textId="77777777" w:rsidR="001C7A62" w:rsidRPr="00D65BCB" w:rsidRDefault="001C7A62" w:rsidP="00F60B09">
      <w:pPr>
        <w:pStyle w:val="Naslov2"/>
      </w:pPr>
      <w:r w:rsidRPr="00D65BCB">
        <w:t xml:space="preserve">Pooblaščene osebe </w:t>
      </w:r>
      <w:r>
        <w:t xml:space="preserve">posameznega </w:t>
      </w:r>
      <w:r w:rsidRPr="00D65BCB">
        <w:t>naročnika in izvajalca</w:t>
      </w:r>
    </w:p>
    <w:p w14:paraId="1C8B03DD" w14:textId="77777777" w:rsidR="001C7A62" w:rsidRPr="00D65BCB" w:rsidRDefault="001C7A62" w:rsidP="00A24EB2">
      <w:pPr>
        <w:pStyle w:val="Naslov3"/>
      </w:pPr>
      <w:r w:rsidRPr="00D65BCB">
        <w:t>člen</w:t>
      </w:r>
    </w:p>
    <w:p w14:paraId="1C2003AA" w14:textId="77777777" w:rsidR="001C7A62" w:rsidRPr="00D65BCB" w:rsidRDefault="001C7A62" w:rsidP="001C7A62">
      <w:r w:rsidRPr="00D65BCB">
        <w:t xml:space="preserve">Pooblaščena oseba za izvedbo </w:t>
      </w:r>
      <w:r>
        <w:t>neposredne</w:t>
      </w:r>
      <w:r w:rsidRPr="00D65BCB">
        <w:t xml:space="preserve"> pogodbe na strani </w:t>
      </w:r>
      <w:r>
        <w:t xml:space="preserve">posameznega </w:t>
      </w:r>
      <w:r w:rsidRPr="00D65BCB">
        <w:t>naročnika je _____. Skrbnik pogodbe na strani</w:t>
      </w:r>
      <w:r>
        <w:t xml:space="preserve"> posameznega</w:t>
      </w:r>
      <w:r w:rsidRPr="00D65BCB">
        <w:t xml:space="preserve"> naročnika je _____.</w:t>
      </w:r>
    </w:p>
    <w:p w14:paraId="13394416" w14:textId="77777777" w:rsidR="001C7A62" w:rsidRPr="00D65BCB" w:rsidRDefault="001C7A62" w:rsidP="001C7A62"/>
    <w:p w14:paraId="16F5C3BB" w14:textId="77777777" w:rsidR="001C7A62" w:rsidRPr="00D65BCB" w:rsidRDefault="001C7A62" w:rsidP="001C7A62">
      <w:r w:rsidRPr="00D65BCB">
        <w:t xml:space="preserve">Pooblaščena oseba za izvedbo </w:t>
      </w:r>
      <w:r>
        <w:t>neposredne</w:t>
      </w:r>
      <w:r w:rsidR="00A24EB2">
        <w:t xml:space="preserve"> </w:t>
      </w:r>
      <w:r w:rsidRPr="00D65BCB">
        <w:t>pogodbe na strani izvajalca je _____.</w:t>
      </w:r>
    </w:p>
    <w:p w14:paraId="6D629833" w14:textId="77777777" w:rsidR="001C7A62" w:rsidRPr="00D65BCB" w:rsidRDefault="001C7A62" w:rsidP="001C7A62"/>
    <w:p w14:paraId="7A75D05D" w14:textId="77777777" w:rsidR="001C7A62" w:rsidRPr="00D65BCB" w:rsidRDefault="001C7A62" w:rsidP="001C7A62">
      <w:r w:rsidRPr="00D65BCB">
        <w:t>Izmenjava informacij in podobnih pisnih podatkov poteka med</w:t>
      </w:r>
      <w:r>
        <w:t xml:space="preserve"> posameznim</w:t>
      </w:r>
      <w:r w:rsidR="00A24EB2">
        <w:t xml:space="preserve"> </w:t>
      </w:r>
      <w:r w:rsidRPr="00D65BCB">
        <w:t>naročnikom in izvajalcem po elektronski pošti in sicer na vsaj enega izmed elektronskih naslovov _____ na strani</w:t>
      </w:r>
      <w:r>
        <w:t xml:space="preserve"> posameznega</w:t>
      </w:r>
      <w:r w:rsidRPr="00D65BCB">
        <w:t xml:space="preserve"> naročnika ter elektronskih naslovov _____ na strani izvajalca.</w:t>
      </w:r>
    </w:p>
    <w:p w14:paraId="14C77919" w14:textId="77777777" w:rsidR="001C7A62" w:rsidRPr="00D65BCB" w:rsidRDefault="001C7A62" w:rsidP="004D2C5D">
      <w:pPr>
        <w:pStyle w:val="Naslov2"/>
      </w:pPr>
      <w:r w:rsidRPr="00D65BCB">
        <w:t>Pogodbena kazen</w:t>
      </w:r>
    </w:p>
    <w:p w14:paraId="437D6A8E" w14:textId="77777777" w:rsidR="001C7A62" w:rsidRPr="00D65BCB" w:rsidRDefault="001C7A62" w:rsidP="00A24EB2">
      <w:pPr>
        <w:pStyle w:val="Naslov3"/>
      </w:pPr>
      <w:r w:rsidRPr="00D65BCB">
        <w:t>člen</w:t>
      </w:r>
    </w:p>
    <w:p w14:paraId="7F9586A4" w14:textId="05AA36A0" w:rsidR="00C74039" w:rsidRPr="006D172D" w:rsidRDefault="4C25C209" w:rsidP="00E729A0">
      <w:pPr>
        <w:spacing w:line="259" w:lineRule="auto"/>
      </w:pPr>
      <w:r w:rsidRPr="006D172D">
        <w:t xml:space="preserve">Če izvajalec ne prične reševati kritične napake v roku, določenem v prvem odstavku 6. člena, oziroma tekom reševanja in pred njeno dokončno odpravo z njenim reševanje preneha, je za vsako začeto uro zamude dolžan plačati pogodbeno kazen v višini ene (1) inženirske ure, največ pa deset (10) inženirskih ur. </w:t>
      </w:r>
    </w:p>
    <w:p w14:paraId="34E545A0" w14:textId="2AC3E0D1" w:rsidR="00C74039" w:rsidRPr="006D172D" w:rsidRDefault="00C74039" w:rsidP="00E729A0">
      <w:pPr>
        <w:spacing w:line="259" w:lineRule="auto"/>
      </w:pPr>
    </w:p>
    <w:p w14:paraId="6428C061" w14:textId="3AA826D1" w:rsidR="00C74039" w:rsidRPr="00D65BCB" w:rsidRDefault="4C25C209" w:rsidP="00E729A0">
      <w:pPr>
        <w:spacing w:line="259" w:lineRule="auto"/>
      </w:pPr>
      <w:r w:rsidRPr="006D172D">
        <w:t>Če se izvajalec ne odzove na naročilo za napako v delovanju sistema in/ali drugih naročil posameznega naročnika, v roku, določenem v prvem odstavku 6. člena, oziroma napake v delovanju sistema, ne izvede v dogovorjenem roku, oziroma drugih naročil posameznega naročnika, ne izvede v dogovorjenem roku, je za vsak začeti dan zamude dolžan plačati pogodbeno kazen v višini ene (1) inženirske ure, največ pa deset (10) inženirskih ur.</w:t>
      </w:r>
      <w:r>
        <w:t xml:space="preserve"> </w:t>
      </w:r>
    </w:p>
    <w:p w14:paraId="0E9CD2EC" w14:textId="5A906BE6" w:rsidR="6433F2EA" w:rsidRDefault="6433F2EA" w:rsidP="006D172D">
      <w:pPr>
        <w:spacing w:line="259" w:lineRule="auto"/>
      </w:pPr>
    </w:p>
    <w:p w14:paraId="1FE5862E" w14:textId="47157387" w:rsidR="2626E293" w:rsidRPr="006D172D" w:rsidRDefault="2626E293" w:rsidP="006D172D">
      <w:pPr>
        <w:spacing w:line="259" w:lineRule="auto"/>
      </w:pPr>
      <w:r w:rsidRPr="006D172D">
        <w:t xml:space="preserve">Pogodbena kazen se obračuna pri naslednjih izplačilih izvajalcu oziroma, če navedeno ni mogoče, se iz tega naslova izstavi poseben račun oziroma </w:t>
      </w:r>
      <w:proofErr w:type="spellStart"/>
      <w:r w:rsidRPr="006D172D">
        <w:t>bremepis</w:t>
      </w:r>
      <w:proofErr w:type="spellEnd"/>
      <w:r w:rsidRPr="006D172D">
        <w:t xml:space="preserve"> za posameznega naročnika. Kadar je naročnikov za enako naročilo več, se pogodbena kazen obračuna enotno za vse skupaj in se potem pri obračunu naslednjega plačila oziroma izdaji </w:t>
      </w:r>
      <w:proofErr w:type="spellStart"/>
      <w:r w:rsidRPr="006D172D">
        <w:t>bremepisa</w:t>
      </w:r>
      <w:proofErr w:type="spellEnd"/>
      <w:r w:rsidRPr="006D172D">
        <w:t xml:space="preserve"> porazdeli med vse naročnike glede na njihovo število.</w:t>
      </w:r>
    </w:p>
    <w:p w14:paraId="4D181A45" w14:textId="4713F88E" w:rsidR="6433F2EA" w:rsidRPr="006D172D" w:rsidRDefault="6433F2EA" w:rsidP="006D172D">
      <w:pPr>
        <w:spacing w:line="259" w:lineRule="auto"/>
      </w:pPr>
    </w:p>
    <w:p w14:paraId="0F2B6148" w14:textId="21A30CF0" w:rsidR="2626E293" w:rsidRPr="006D172D" w:rsidRDefault="2626E293" w:rsidP="006D172D">
      <w:pPr>
        <w:spacing w:line="259" w:lineRule="auto"/>
      </w:pPr>
      <w:r w:rsidRPr="006D172D">
        <w:t>Posamezni naročnik si pridržuje pravico, da v primeru izvajalčevega neplačila pogodbene kazni oziroma odškodnine za nastalo škodo, unovči finančno zavarovanje za dobro izvedbo pogodbenih obveznosti</w:t>
      </w:r>
      <w:r w:rsidR="686567D3" w:rsidRPr="006D172D">
        <w:t>, opredeljeno v krovni pogodbi</w:t>
      </w:r>
      <w:r w:rsidRPr="006D172D">
        <w:t>.</w:t>
      </w:r>
    </w:p>
    <w:p w14:paraId="4F875524" w14:textId="77777777" w:rsidR="00AA0E9D" w:rsidRPr="00D65BCB" w:rsidRDefault="00AA0E9D" w:rsidP="004D2C5D">
      <w:pPr>
        <w:pStyle w:val="Naslov2"/>
      </w:pPr>
      <w:r>
        <w:lastRenderedPageBreak/>
        <w:t>Obdelava osebnih podatkov</w:t>
      </w:r>
    </w:p>
    <w:p w14:paraId="15DA2A69" w14:textId="77777777" w:rsidR="00AA0E9D" w:rsidRPr="00D65BCB" w:rsidRDefault="00AA0E9D" w:rsidP="00A24EB2">
      <w:pPr>
        <w:pStyle w:val="Naslov3"/>
      </w:pPr>
      <w:r w:rsidRPr="00D65BCB">
        <w:t>člen</w:t>
      </w:r>
    </w:p>
    <w:p w14:paraId="6D99B9EF" w14:textId="77777777" w:rsidR="00AA0E9D" w:rsidRDefault="00AA0E9D" w:rsidP="00AA0E9D">
      <w:pPr>
        <w:rPr>
          <w:rFonts w:cs="Arial"/>
        </w:rPr>
      </w:pPr>
      <w:r w:rsidRPr="00D65BCB">
        <w:t>Izvajalec se zaveže, da bo</w:t>
      </w:r>
      <w:r>
        <w:t xml:space="preserve"> kot pogodbeni obdelovalec osebnih podatkov (v nadaljevanju: pogodbeni obdelovalec OP) za posamezne</w:t>
      </w:r>
      <w:r w:rsidR="004D2C5D">
        <w:t>ga</w:t>
      </w:r>
      <w:r>
        <w:t xml:space="preserve"> naročnik</w:t>
      </w:r>
      <w:r w:rsidR="004D2C5D">
        <w:t>a</w:t>
      </w:r>
      <w:r>
        <w:t xml:space="preserve"> kot upravljavc</w:t>
      </w:r>
      <w:r w:rsidR="004D2C5D">
        <w:t>a</w:t>
      </w:r>
      <w:r>
        <w:t xml:space="preserve"> osebnih podatkov (v nadaljevanju: upravljav</w:t>
      </w:r>
      <w:r w:rsidR="004D2C5D">
        <w:t>e</w:t>
      </w:r>
      <w:r>
        <w:t xml:space="preserve">c OP) opravljal s to pogodbo dogovorjena opravila v zvezi z obdelavo osebnih podatkov v skladu </w:t>
      </w:r>
      <w:r w:rsidR="004D2C5D">
        <w:t>s</w:t>
      </w:r>
      <w:r>
        <w:t xml:space="preserve"> pravicami in obveznostmi, ki jih določa 2</w:t>
      </w:r>
      <w:r w:rsidRPr="0039416A">
        <w:rPr>
          <w:rFonts w:cs="Arial"/>
        </w:rPr>
        <w:t>28. člen Uredbe (EU9 2016/679 Evropskega parlamenta in Sveta z dne 27.</w:t>
      </w:r>
      <w:r w:rsidR="00505165">
        <w:rPr>
          <w:rFonts w:cs="Arial"/>
        </w:rPr>
        <w:t xml:space="preserve"> </w:t>
      </w:r>
      <w:r w:rsidRPr="0039416A">
        <w:rPr>
          <w:rFonts w:cs="Arial"/>
        </w:rPr>
        <w:t>4.</w:t>
      </w:r>
      <w:r w:rsidR="00505165">
        <w:rPr>
          <w:rFonts w:cs="Arial"/>
        </w:rPr>
        <w:t xml:space="preserve"> </w:t>
      </w:r>
      <w:r w:rsidRPr="0039416A">
        <w:rPr>
          <w:rFonts w:cs="Arial"/>
        </w:rPr>
        <w:t>2016 o varstvu posameznikov pri obdelavi osebnih podatkov in o prostem pretoku takih podatkov ter o razveljavitvi Direktive 95/46/ES (Splošna uredba o varstvu podatkov</w:t>
      </w:r>
      <w:r w:rsidR="00433E66">
        <w:rPr>
          <w:rFonts w:cs="Arial"/>
        </w:rPr>
        <w:t xml:space="preserve"> –</w:t>
      </w:r>
      <w:r w:rsidRPr="0039416A">
        <w:rPr>
          <w:rFonts w:cs="Arial"/>
        </w:rPr>
        <w:t xml:space="preserve"> v nadaljevanju: GDPR) oz</w:t>
      </w:r>
      <w:r>
        <w:rPr>
          <w:rFonts w:cs="Arial"/>
        </w:rPr>
        <w:t>iroma</w:t>
      </w:r>
      <w:r w:rsidRPr="0039416A">
        <w:rPr>
          <w:rFonts w:cs="Arial"/>
        </w:rPr>
        <w:t xml:space="preserve"> vsakokrat veljavni</w:t>
      </w:r>
      <w:r w:rsidR="00505165">
        <w:rPr>
          <w:rFonts w:cs="Arial"/>
        </w:rPr>
        <w:t>m</w:t>
      </w:r>
      <w:r w:rsidRPr="0039416A">
        <w:rPr>
          <w:rFonts w:cs="Arial"/>
        </w:rPr>
        <w:t xml:space="preserve"> zakon</w:t>
      </w:r>
      <w:r w:rsidR="00505165">
        <w:rPr>
          <w:rFonts w:cs="Arial"/>
        </w:rPr>
        <w:t>om</w:t>
      </w:r>
      <w:r w:rsidRPr="0039416A">
        <w:rPr>
          <w:rFonts w:cs="Arial"/>
        </w:rPr>
        <w:t xml:space="preserve"> Republike Slovenije, ki ureja področje varstva osebnih podatkov (v nadaljevanju: ZVOP)</w:t>
      </w:r>
      <w:r>
        <w:rPr>
          <w:rFonts w:cs="Arial"/>
        </w:rPr>
        <w:t>.</w:t>
      </w:r>
    </w:p>
    <w:p w14:paraId="3D7F0414" w14:textId="77777777" w:rsidR="00AA0E9D" w:rsidRDefault="00AA0E9D" w:rsidP="00AA0E9D">
      <w:pPr>
        <w:rPr>
          <w:rFonts w:cs="Arial"/>
        </w:rPr>
      </w:pPr>
    </w:p>
    <w:p w14:paraId="4CCC4FA7" w14:textId="77777777" w:rsidR="00AA0E9D" w:rsidRDefault="00AA0E9D" w:rsidP="00AA0E9D">
      <w:pPr>
        <w:rPr>
          <w:rFonts w:cs="Arial"/>
        </w:rPr>
      </w:pPr>
      <w:r>
        <w:rPr>
          <w:rFonts w:cs="Arial"/>
        </w:rPr>
        <w:t xml:space="preserve">Pogodbeni obdelovalec OP se zaveže, da bo zagotovil zadostna jamstva za izvedbo ustreznih tehničnih in organizacijskih ukrepov na tak način, da bo njegova obdelava osebnih podatkov izpolnjevala zahteve GDPR </w:t>
      </w:r>
      <w:r w:rsidRPr="00910A81">
        <w:rPr>
          <w:rFonts w:cs="Arial"/>
          <w:color w:val="000000"/>
        </w:rPr>
        <w:t>in</w:t>
      </w:r>
      <w:r>
        <w:rPr>
          <w:rFonts w:cs="Arial"/>
        </w:rPr>
        <w:t xml:space="preserve"> ZVOP </w:t>
      </w:r>
      <w:r w:rsidRPr="00910A81">
        <w:rPr>
          <w:rFonts w:cs="Arial"/>
          <w:color w:val="000000"/>
        </w:rPr>
        <w:t>ter</w:t>
      </w:r>
      <w:r>
        <w:rPr>
          <w:rFonts w:cs="Arial"/>
        </w:rPr>
        <w:t xml:space="preserve"> da bo zagotavljala varstvo pravic posameznika, na katerega se nanašajo osebni podatki. Pogodbeni obdelovalec OP se tudi zaveže, da bo spoštoval navodila posamezn</w:t>
      </w:r>
      <w:r w:rsidR="00433E66">
        <w:rPr>
          <w:rFonts w:cs="Arial"/>
        </w:rPr>
        <w:t>ega</w:t>
      </w:r>
      <w:r>
        <w:rPr>
          <w:rFonts w:cs="Arial"/>
        </w:rPr>
        <w:t xml:space="preserve"> upravlja</w:t>
      </w:r>
      <w:r w:rsidR="00E44A64">
        <w:rPr>
          <w:rFonts w:cs="Arial"/>
        </w:rPr>
        <w:t>v</w:t>
      </w:r>
      <w:r>
        <w:rPr>
          <w:rFonts w:cs="Arial"/>
        </w:rPr>
        <w:t>c</w:t>
      </w:r>
      <w:r w:rsidR="00433E66">
        <w:rPr>
          <w:rFonts w:cs="Arial"/>
        </w:rPr>
        <w:t>a</w:t>
      </w:r>
      <w:r>
        <w:rPr>
          <w:rFonts w:cs="Arial"/>
        </w:rPr>
        <w:t xml:space="preserve"> OP glede varnosti osebnih podatkov (tehnični, organizacijski in drugi ukrepi).</w:t>
      </w:r>
    </w:p>
    <w:p w14:paraId="55189215" w14:textId="77777777" w:rsidR="00AA0E9D" w:rsidRPr="0039416A" w:rsidRDefault="00AA0E9D" w:rsidP="00AA0E9D">
      <w:pPr>
        <w:rPr>
          <w:rFonts w:cs="Arial"/>
        </w:rPr>
      </w:pPr>
    </w:p>
    <w:p w14:paraId="2AA9165B" w14:textId="2B50835A" w:rsidR="00AA0E9D" w:rsidRPr="0039416A" w:rsidRDefault="00AA0E9D" w:rsidP="00AA0E9D">
      <w:pPr>
        <w:rPr>
          <w:rFonts w:cs="Arial"/>
        </w:rPr>
      </w:pPr>
      <w:r>
        <w:rPr>
          <w:rFonts w:cs="Arial"/>
        </w:rPr>
        <w:t>Z</w:t>
      </w:r>
      <w:r w:rsidRPr="0039416A">
        <w:rPr>
          <w:rFonts w:cs="Arial"/>
        </w:rPr>
        <w:t>a obde</w:t>
      </w:r>
      <w:r>
        <w:rPr>
          <w:rFonts w:cs="Arial"/>
        </w:rPr>
        <w:t xml:space="preserve">lavo vseh osebnih podatkov iz </w:t>
      </w:r>
      <w:r w:rsidRPr="00DC5A26">
        <w:rPr>
          <w:rFonts w:cs="Arial"/>
        </w:rPr>
        <w:t>1</w:t>
      </w:r>
      <w:r w:rsidR="5E2996E1" w:rsidRPr="6433F2EA">
        <w:rPr>
          <w:rFonts w:cs="Arial"/>
        </w:rPr>
        <w:t>9</w:t>
      </w:r>
      <w:r w:rsidRPr="00DC5A26">
        <w:rPr>
          <w:rFonts w:cs="Arial"/>
        </w:rPr>
        <w:t>.</w:t>
      </w:r>
      <w:r w:rsidRPr="0039416A">
        <w:rPr>
          <w:rFonts w:cs="Arial"/>
        </w:rPr>
        <w:t xml:space="preserve"> člena te</w:t>
      </w:r>
      <w:r>
        <w:rPr>
          <w:rFonts w:cs="Arial"/>
        </w:rPr>
        <w:t xml:space="preserve"> pogodbe ima upravljav</w:t>
      </w:r>
      <w:r w:rsidR="00433E66">
        <w:rPr>
          <w:rFonts w:cs="Arial"/>
        </w:rPr>
        <w:t>e</w:t>
      </w:r>
      <w:r>
        <w:rPr>
          <w:rFonts w:cs="Arial"/>
        </w:rPr>
        <w:t xml:space="preserve">c OP </w:t>
      </w:r>
      <w:r w:rsidRPr="6433F2EA">
        <w:rPr>
          <w:rFonts w:cs="Arial"/>
          <w:color w:val="000000" w:themeColor="text1"/>
        </w:rPr>
        <w:t>zakonsko</w:t>
      </w:r>
      <w:r w:rsidRPr="0039416A">
        <w:rPr>
          <w:rFonts w:cs="Arial"/>
        </w:rPr>
        <w:t xml:space="preserve"> pravno podl</w:t>
      </w:r>
      <w:r>
        <w:rPr>
          <w:rFonts w:cs="Arial"/>
        </w:rPr>
        <w:t>ago za obdelavo osebnih podatkov</w:t>
      </w:r>
      <w:r w:rsidRPr="0039416A">
        <w:rPr>
          <w:rFonts w:cs="Arial"/>
        </w:rPr>
        <w:t>.</w:t>
      </w:r>
    </w:p>
    <w:p w14:paraId="33CB7C06" w14:textId="77777777" w:rsidR="00AA0E9D" w:rsidRDefault="00AA0E9D" w:rsidP="00AA0E9D">
      <w:pPr>
        <w:rPr>
          <w:rFonts w:cs="Arial"/>
        </w:rPr>
      </w:pPr>
    </w:p>
    <w:p w14:paraId="16350523" w14:textId="77777777" w:rsidR="00AA0E9D" w:rsidRPr="00D65BCB" w:rsidRDefault="00AA0E9D" w:rsidP="00A24EB2">
      <w:pPr>
        <w:pStyle w:val="Naslov3"/>
      </w:pPr>
      <w:r w:rsidRPr="00D65BCB">
        <w:t>člen</w:t>
      </w:r>
    </w:p>
    <w:p w14:paraId="0B12CD02" w14:textId="77777777" w:rsidR="00AA0E9D" w:rsidRDefault="00E44A64" w:rsidP="00AA0E9D">
      <w:pPr>
        <w:keepNext/>
        <w:rPr>
          <w:rFonts w:cs="Arial"/>
        </w:rPr>
      </w:pPr>
      <w:r>
        <w:rPr>
          <w:rFonts w:cs="Arial"/>
        </w:rPr>
        <w:t>U</w:t>
      </w:r>
      <w:r w:rsidR="00AA0E9D">
        <w:rPr>
          <w:rFonts w:cs="Arial"/>
        </w:rPr>
        <w:t>pravlja</w:t>
      </w:r>
      <w:r>
        <w:rPr>
          <w:rFonts w:cs="Arial"/>
        </w:rPr>
        <w:t>v</w:t>
      </w:r>
      <w:r w:rsidR="00433E66">
        <w:rPr>
          <w:rFonts w:cs="Arial"/>
        </w:rPr>
        <w:t>e</w:t>
      </w:r>
      <w:r w:rsidR="00AA0E9D">
        <w:rPr>
          <w:rFonts w:cs="Arial"/>
        </w:rPr>
        <w:t xml:space="preserve">c OP </w:t>
      </w:r>
      <w:r>
        <w:rPr>
          <w:rFonts w:cs="Arial"/>
        </w:rPr>
        <w:t xml:space="preserve">pogodbenemu obdelovalcu </w:t>
      </w:r>
      <w:r w:rsidR="00AA0E9D">
        <w:rPr>
          <w:rFonts w:cs="Arial"/>
        </w:rPr>
        <w:t xml:space="preserve">OP </w:t>
      </w:r>
      <w:r w:rsidR="00AA0E9D" w:rsidRPr="0039416A">
        <w:rPr>
          <w:rFonts w:cs="Arial"/>
        </w:rPr>
        <w:t>z namenom izvajanja pogodbene obdelave po določbi 28. člena GDPR</w:t>
      </w:r>
      <w:r w:rsidR="00AA0E9D">
        <w:rPr>
          <w:rFonts w:cs="Arial"/>
        </w:rPr>
        <w:t xml:space="preserve"> </w:t>
      </w:r>
      <w:r w:rsidR="00AA0E9D" w:rsidRPr="0039416A">
        <w:rPr>
          <w:rFonts w:cs="Arial"/>
        </w:rPr>
        <w:t>in v zvezi z obdelav</w:t>
      </w:r>
      <w:r w:rsidR="00AA0E9D">
        <w:rPr>
          <w:rFonts w:cs="Arial"/>
        </w:rPr>
        <w:t xml:space="preserve">o v skladu s to pogodbo omogoča dostop do </w:t>
      </w:r>
      <w:r w:rsidR="00AA0E9D" w:rsidRPr="00721334">
        <w:rPr>
          <w:rFonts w:cs="Arial"/>
        </w:rPr>
        <w:t>osebnih podatkov</w:t>
      </w:r>
      <w:r w:rsidR="00AA0E9D">
        <w:rPr>
          <w:rFonts w:cs="Arial"/>
        </w:rPr>
        <w:t xml:space="preserve">, ki jih upravljavec OP evidentira v </w:t>
      </w:r>
      <w:r w:rsidR="00433E66">
        <w:rPr>
          <w:rFonts w:cs="Arial"/>
        </w:rPr>
        <w:t xml:space="preserve">sistem </w:t>
      </w:r>
      <w:r w:rsidR="00AA0E9D">
        <w:rPr>
          <w:rFonts w:cs="Arial"/>
        </w:rPr>
        <w:t>INSPIS</w:t>
      </w:r>
      <w:r w:rsidR="00433E66">
        <w:rPr>
          <w:rFonts w:cs="Arial"/>
        </w:rPr>
        <w:t>,</w:t>
      </w:r>
      <w:r w:rsidR="00AA0E9D">
        <w:rPr>
          <w:rFonts w:cs="Arial"/>
        </w:rPr>
        <w:t xml:space="preserve"> in sicer predvsem za naslednje vrste osebnih podatkov:</w:t>
      </w:r>
    </w:p>
    <w:p w14:paraId="6B4F8F87" w14:textId="77777777" w:rsidR="00AA0E9D" w:rsidRDefault="00AA0E9D" w:rsidP="00AA0E9D">
      <w:pPr>
        <w:pStyle w:val="Nastevanje1"/>
      </w:pPr>
      <w:r>
        <w:t>ime in priimek,</w:t>
      </w:r>
    </w:p>
    <w:p w14:paraId="66422B05" w14:textId="77777777" w:rsidR="00AA0E9D" w:rsidRDefault="00AA0E9D" w:rsidP="00AA0E9D">
      <w:pPr>
        <w:pStyle w:val="Nastevanje1"/>
      </w:pPr>
      <w:r>
        <w:t>naslov,</w:t>
      </w:r>
    </w:p>
    <w:p w14:paraId="13795E1F" w14:textId="77777777" w:rsidR="00AA0E9D" w:rsidRDefault="00AA0E9D" w:rsidP="00AA0E9D">
      <w:pPr>
        <w:pStyle w:val="Nastevanje1"/>
      </w:pPr>
      <w:r>
        <w:t>datum rojstva,</w:t>
      </w:r>
    </w:p>
    <w:p w14:paraId="321C960B" w14:textId="77777777" w:rsidR="00AA0E9D" w:rsidRDefault="00AA0E9D" w:rsidP="00AA0E9D">
      <w:pPr>
        <w:pStyle w:val="Nastevanje1"/>
      </w:pPr>
      <w:r>
        <w:t>EMŠO,</w:t>
      </w:r>
    </w:p>
    <w:p w14:paraId="0DB4E21D" w14:textId="77777777" w:rsidR="00AA0E9D" w:rsidRDefault="00AA0E9D" w:rsidP="00AA0E9D">
      <w:pPr>
        <w:pStyle w:val="Nastevanje1"/>
      </w:pPr>
      <w:r>
        <w:t>elektronski naslov,</w:t>
      </w:r>
    </w:p>
    <w:p w14:paraId="6F533C43" w14:textId="77777777" w:rsidR="00AA0E9D" w:rsidRDefault="00AA0E9D" w:rsidP="00AA0E9D">
      <w:pPr>
        <w:pStyle w:val="Nastevanje1"/>
      </w:pPr>
      <w:r>
        <w:t>številka transakcijskega računa,</w:t>
      </w:r>
    </w:p>
    <w:p w14:paraId="673BCC5A" w14:textId="77777777" w:rsidR="00AA0E9D" w:rsidRDefault="00AA0E9D" w:rsidP="00AA0E9D">
      <w:pPr>
        <w:pStyle w:val="Nastevanje1"/>
      </w:pPr>
      <w:r>
        <w:t>davčna številka,</w:t>
      </w:r>
    </w:p>
    <w:p w14:paraId="7C1B75D4" w14:textId="77777777" w:rsidR="00AA0E9D" w:rsidRDefault="00AA0E9D" w:rsidP="00AA0E9D">
      <w:pPr>
        <w:pStyle w:val="Nastevanje1"/>
      </w:pPr>
      <w:r>
        <w:t>storjeni prekrški,</w:t>
      </w:r>
    </w:p>
    <w:p w14:paraId="44843DC0" w14:textId="77777777" w:rsidR="00AA0E9D" w:rsidRDefault="00AA0E9D" w:rsidP="00AA0E9D">
      <w:pPr>
        <w:pStyle w:val="Nastevanje1"/>
      </w:pPr>
      <w:r>
        <w:t>izobrazba in</w:t>
      </w:r>
    </w:p>
    <w:p w14:paraId="2041D2C8" w14:textId="77777777" w:rsidR="00AA0E9D" w:rsidRDefault="00AA0E9D" w:rsidP="00AA0E9D">
      <w:pPr>
        <w:pStyle w:val="Nastevanje1"/>
      </w:pPr>
      <w:r>
        <w:t>podatki o poškodbah pri delu,</w:t>
      </w:r>
    </w:p>
    <w:p w14:paraId="3F6D5852" w14:textId="77777777" w:rsidR="006D172D" w:rsidRDefault="006D172D" w:rsidP="006D172D">
      <w:pPr>
        <w:pStyle w:val="Nastevanje1"/>
        <w:numPr>
          <w:ilvl w:val="0"/>
          <w:numId w:val="0"/>
        </w:numPr>
        <w:ind w:left="644"/>
      </w:pPr>
    </w:p>
    <w:p w14:paraId="184008F1" w14:textId="77777777" w:rsidR="00AA0E9D" w:rsidRDefault="00AA0E9D" w:rsidP="00AA0E9D">
      <w:pPr>
        <w:rPr>
          <w:rFonts w:cs="Arial"/>
        </w:rPr>
      </w:pPr>
      <w:r>
        <w:rPr>
          <w:rFonts w:cs="Arial"/>
        </w:rPr>
        <w:t>k</w:t>
      </w:r>
      <w:r w:rsidRPr="00721334">
        <w:rPr>
          <w:rFonts w:cs="Arial"/>
        </w:rPr>
        <w:t>i se nanaš</w:t>
      </w:r>
      <w:r>
        <w:rPr>
          <w:rFonts w:cs="Arial"/>
        </w:rPr>
        <w:t>ajo na zaposlene pri posameznem naročniku</w:t>
      </w:r>
      <w:r w:rsidRPr="00721334">
        <w:rPr>
          <w:rFonts w:cs="Arial"/>
        </w:rPr>
        <w:t xml:space="preserve"> in njihove družinske člane, fizične osebe, ki so obravnava</w:t>
      </w:r>
      <w:r>
        <w:rPr>
          <w:rFonts w:cs="Arial"/>
        </w:rPr>
        <w:t>ne v postopkih pred posameznim naročnikom</w:t>
      </w:r>
      <w:r w:rsidRPr="00721334">
        <w:rPr>
          <w:rFonts w:cs="Arial"/>
        </w:rPr>
        <w:t xml:space="preserve">, fizične osebe, ki se javijo na razpise </w:t>
      </w:r>
      <w:r>
        <w:rPr>
          <w:rFonts w:cs="Arial"/>
        </w:rPr>
        <w:t>posameznega naročnika</w:t>
      </w:r>
      <w:r w:rsidRPr="00721334">
        <w:rPr>
          <w:rFonts w:cs="Arial"/>
        </w:rPr>
        <w:t xml:space="preserve"> oziroma z njim stopijo v pogodbeno razmerje ter druge fizične osebe, </w:t>
      </w:r>
      <w:r>
        <w:rPr>
          <w:rFonts w:cs="Arial"/>
        </w:rPr>
        <w:t>ki stopijo v stik z posameznim naročnikom</w:t>
      </w:r>
      <w:r w:rsidRPr="00721334">
        <w:rPr>
          <w:rFonts w:cs="Arial"/>
        </w:rPr>
        <w:t xml:space="preserve"> v zvezi z njegovim področjem dela.</w:t>
      </w:r>
    </w:p>
    <w:p w14:paraId="6BA3C78F" w14:textId="77777777" w:rsidR="00AA0E9D" w:rsidRPr="0039416A" w:rsidRDefault="00AA0E9D" w:rsidP="00AA0E9D">
      <w:pPr>
        <w:rPr>
          <w:rFonts w:cs="Arial"/>
        </w:rPr>
      </w:pPr>
    </w:p>
    <w:p w14:paraId="052BBA21" w14:textId="02AC1CD6" w:rsidR="00AA0E9D" w:rsidRDefault="00E44A64" w:rsidP="00AA0E9D">
      <w:pPr>
        <w:rPr>
          <w:rFonts w:cs="Arial"/>
        </w:rPr>
      </w:pPr>
      <w:r>
        <w:rPr>
          <w:rFonts w:cs="Arial"/>
        </w:rPr>
        <w:t>Pogodbeni o</w:t>
      </w:r>
      <w:r w:rsidR="00AA0E9D">
        <w:rPr>
          <w:rFonts w:cs="Arial"/>
        </w:rPr>
        <w:t>bdelovalec</w:t>
      </w:r>
      <w:r w:rsidR="00AA0E9D" w:rsidRPr="0039416A">
        <w:rPr>
          <w:rFonts w:cs="Arial"/>
        </w:rPr>
        <w:t xml:space="preserve"> </w:t>
      </w:r>
      <w:r w:rsidR="00433E66">
        <w:rPr>
          <w:rFonts w:cs="Arial"/>
        </w:rPr>
        <w:t xml:space="preserve">OP </w:t>
      </w:r>
      <w:r w:rsidR="00AA0E9D" w:rsidRPr="0039416A">
        <w:rPr>
          <w:rFonts w:cs="Arial"/>
        </w:rPr>
        <w:t>bo osebne</w:t>
      </w:r>
      <w:r w:rsidR="00AA0E9D">
        <w:rPr>
          <w:rFonts w:cs="Arial"/>
        </w:rPr>
        <w:t xml:space="preserve"> podatke iz prejšnjega odstavka</w:t>
      </w:r>
      <w:r w:rsidR="00AA0E9D" w:rsidRPr="0039416A">
        <w:rPr>
          <w:rFonts w:cs="Arial"/>
        </w:rPr>
        <w:t xml:space="preserve"> </w:t>
      </w:r>
      <w:r w:rsidR="00AA0E9D">
        <w:rPr>
          <w:rFonts w:cs="Arial"/>
        </w:rPr>
        <w:t xml:space="preserve">obdeloval na opremi, ki jo ima v uporabi upravljavec OP, ob izvajanju opravil po </w:t>
      </w:r>
      <w:r w:rsidR="00AA0E9D" w:rsidRPr="0039416A">
        <w:rPr>
          <w:rFonts w:cs="Arial"/>
        </w:rPr>
        <w:t>te</w:t>
      </w:r>
      <w:r w:rsidR="00AA0E9D">
        <w:rPr>
          <w:rFonts w:cs="Arial"/>
        </w:rPr>
        <w:t>j</w:t>
      </w:r>
      <w:r w:rsidR="00AA0E9D" w:rsidRPr="0039416A">
        <w:rPr>
          <w:rFonts w:cs="Arial"/>
        </w:rPr>
        <w:t xml:space="preserve"> pogodb</w:t>
      </w:r>
      <w:r w:rsidR="00AA0E9D">
        <w:rPr>
          <w:rFonts w:cs="Arial"/>
        </w:rPr>
        <w:t>i</w:t>
      </w:r>
      <w:r w:rsidR="00AA0E9D" w:rsidRPr="0039416A">
        <w:rPr>
          <w:rFonts w:cs="Arial"/>
        </w:rPr>
        <w:t>.</w:t>
      </w:r>
    </w:p>
    <w:p w14:paraId="1FDAFB09" w14:textId="77777777" w:rsidR="000A0C48" w:rsidRDefault="000A0C48" w:rsidP="00AA0E9D">
      <w:pPr>
        <w:rPr>
          <w:rFonts w:cs="Arial"/>
        </w:rPr>
      </w:pPr>
    </w:p>
    <w:p w14:paraId="2D871813" w14:textId="77777777" w:rsidR="00AA0E9D" w:rsidRPr="00D45A0B" w:rsidRDefault="00AA0E9D" w:rsidP="00A24EB2">
      <w:pPr>
        <w:pStyle w:val="Naslov3"/>
      </w:pPr>
      <w:r w:rsidRPr="00D45A0B">
        <w:t>člen</w:t>
      </w:r>
    </w:p>
    <w:p w14:paraId="32B36426" w14:textId="77777777" w:rsidR="00AA0E9D" w:rsidRDefault="00AA0E9D" w:rsidP="00AA0E9D">
      <w:pPr>
        <w:rPr>
          <w:rFonts w:cs="Arial"/>
        </w:rPr>
      </w:pPr>
      <w:r>
        <w:rPr>
          <w:rFonts w:cs="Arial"/>
        </w:rPr>
        <w:t xml:space="preserve">Pogodbeni obdelovalec OP </w:t>
      </w:r>
      <w:r w:rsidRPr="0039416A">
        <w:rPr>
          <w:rFonts w:cs="Arial"/>
        </w:rPr>
        <w:t xml:space="preserve">se zavezuje, da bo s prejetimi osebnimi podatki </w:t>
      </w:r>
      <w:r>
        <w:rPr>
          <w:rFonts w:cs="Arial"/>
        </w:rPr>
        <w:t xml:space="preserve">in osebnimi podatki, s katerimi bo prišel v stik pri opravljanju nalog iz te pogodbe, </w:t>
      </w:r>
      <w:r w:rsidRPr="0039416A">
        <w:rPr>
          <w:rFonts w:cs="Arial"/>
        </w:rPr>
        <w:t>ravnal v skladu z določili GDPR in ZVOP</w:t>
      </w:r>
      <w:r>
        <w:rPr>
          <w:rFonts w:cs="Arial"/>
        </w:rPr>
        <w:t xml:space="preserve"> ter </w:t>
      </w:r>
      <w:r w:rsidRPr="0039416A">
        <w:rPr>
          <w:rFonts w:cs="Arial"/>
        </w:rPr>
        <w:t xml:space="preserve">osebnih podatkov ne bo uporabil za drugačen namen, kot </w:t>
      </w:r>
      <w:r>
        <w:rPr>
          <w:rFonts w:cs="Arial"/>
        </w:rPr>
        <w:t xml:space="preserve">za izvajanje določil </w:t>
      </w:r>
      <w:r w:rsidRPr="0039416A">
        <w:rPr>
          <w:rFonts w:cs="Arial"/>
        </w:rPr>
        <w:t>te pogodbe.</w:t>
      </w:r>
    </w:p>
    <w:p w14:paraId="2715D814" w14:textId="77777777" w:rsidR="00AA0E9D" w:rsidRPr="0039416A" w:rsidRDefault="00AA0E9D" w:rsidP="00AA0E9D">
      <w:pPr>
        <w:rPr>
          <w:rFonts w:cs="Arial"/>
        </w:rPr>
      </w:pPr>
    </w:p>
    <w:p w14:paraId="0C0F3BAE" w14:textId="77777777" w:rsidR="00AA0E9D" w:rsidRPr="0039416A" w:rsidRDefault="00AA0E9D" w:rsidP="00AA0E9D">
      <w:pPr>
        <w:rPr>
          <w:rFonts w:cs="Arial"/>
        </w:rPr>
      </w:pPr>
      <w:r>
        <w:rPr>
          <w:rFonts w:cs="Arial"/>
        </w:rPr>
        <w:t xml:space="preserve">Pogodbeni obdelovalec OP </w:t>
      </w:r>
      <w:r w:rsidRPr="0039416A">
        <w:rPr>
          <w:rFonts w:cs="Arial"/>
        </w:rPr>
        <w:t>obdeluje osebne podatke v imenu in za račun</w:t>
      </w:r>
      <w:r>
        <w:rPr>
          <w:rFonts w:cs="Arial"/>
        </w:rPr>
        <w:t xml:space="preserve"> posameznega naročnika oziroma </w:t>
      </w:r>
      <w:r w:rsidRPr="0039416A">
        <w:rPr>
          <w:rFonts w:cs="Arial"/>
        </w:rPr>
        <w:t xml:space="preserve">upravljavca </w:t>
      </w:r>
      <w:r>
        <w:rPr>
          <w:rFonts w:cs="Arial"/>
        </w:rPr>
        <w:t>OP</w:t>
      </w:r>
      <w:r w:rsidRPr="0039416A">
        <w:rPr>
          <w:rFonts w:cs="Arial"/>
        </w:rPr>
        <w:t>.</w:t>
      </w:r>
    </w:p>
    <w:p w14:paraId="3F712F78" w14:textId="77777777" w:rsidR="00AA0E9D" w:rsidRDefault="00AA0E9D" w:rsidP="00AA0E9D">
      <w:pPr>
        <w:rPr>
          <w:rFonts w:cs="Arial"/>
        </w:rPr>
      </w:pPr>
    </w:p>
    <w:p w14:paraId="7436DD57" w14:textId="77777777" w:rsidR="00AA0E9D" w:rsidRPr="0039416A" w:rsidRDefault="00AA0E9D" w:rsidP="00AA0E9D">
      <w:pPr>
        <w:rPr>
          <w:rFonts w:cs="Arial"/>
        </w:rPr>
      </w:pPr>
      <w:r>
        <w:rPr>
          <w:rFonts w:cs="Arial"/>
        </w:rPr>
        <w:t xml:space="preserve">Pogodbeni obdelovalec OP </w:t>
      </w:r>
      <w:r w:rsidRPr="0039416A">
        <w:rPr>
          <w:rFonts w:cs="Arial"/>
        </w:rPr>
        <w:t xml:space="preserve">se zavezuje, da bo </w:t>
      </w:r>
      <w:r>
        <w:rPr>
          <w:rFonts w:cs="Arial"/>
        </w:rPr>
        <w:t xml:space="preserve">vse </w:t>
      </w:r>
      <w:r w:rsidRPr="0039416A">
        <w:rPr>
          <w:rFonts w:cs="Arial"/>
        </w:rPr>
        <w:t xml:space="preserve">osebne podatke, </w:t>
      </w:r>
      <w:r>
        <w:rPr>
          <w:rFonts w:cs="Arial"/>
        </w:rPr>
        <w:t xml:space="preserve">ki jih bo morebiti pridobil pri izvajanju nalog iz te pogodbe, </w:t>
      </w:r>
      <w:r w:rsidRPr="0039416A">
        <w:rPr>
          <w:rFonts w:cs="Arial"/>
        </w:rPr>
        <w:t>po izpolnitvi namena te pogodbe ali</w:t>
      </w:r>
      <w:r>
        <w:rPr>
          <w:rFonts w:cs="Arial"/>
        </w:rPr>
        <w:t xml:space="preserve"> v primeru spora med pogodbenimi strankami nemudoma vrnil upravljavcu OP</w:t>
      </w:r>
      <w:r w:rsidRPr="0039416A">
        <w:rPr>
          <w:rFonts w:cs="Arial"/>
        </w:rPr>
        <w:t>, morebitne kopije teh podatkov pa uničil, razen</w:t>
      </w:r>
      <w:r>
        <w:rPr>
          <w:rFonts w:cs="Arial"/>
        </w:rPr>
        <w:t xml:space="preserve"> v primeru,</w:t>
      </w:r>
      <w:r w:rsidRPr="0039416A">
        <w:rPr>
          <w:rFonts w:cs="Arial"/>
        </w:rPr>
        <w:t xml:space="preserve"> če </w:t>
      </w:r>
      <w:r>
        <w:rPr>
          <w:rFonts w:cs="Arial"/>
        </w:rPr>
        <w:t xml:space="preserve">jih </w:t>
      </w:r>
      <w:r w:rsidRPr="0039416A">
        <w:rPr>
          <w:rFonts w:cs="Arial"/>
        </w:rPr>
        <w:t xml:space="preserve">je po zakonu </w:t>
      </w:r>
      <w:r w:rsidRPr="0039416A">
        <w:rPr>
          <w:rFonts w:cs="Arial"/>
        </w:rPr>
        <w:lastRenderedPageBreak/>
        <w:t>dolžan hraniti dlje, ali jih bo – če bodo za to izpolnjeni zakonski pogoji – posredoval državnemu organu, ki je pristojen za odkrivanje ali pregon kaznivih dejanj, sodišču ali drugemu državnemu organu.</w:t>
      </w:r>
    </w:p>
    <w:p w14:paraId="77D64F22" w14:textId="77777777" w:rsidR="00AA0E9D" w:rsidRDefault="00AA0E9D" w:rsidP="00AA0E9D">
      <w:pPr>
        <w:rPr>
          <w:rFonts w:cs="Arial"/>
        </w:rPr>
      </w:pPr>
    </w:p>
    <w:p w14:paraId="73A6C75B" w14:textId="77777777" w:rsidR="00AA0E9D" w:rsidRPr="0039416A" w:rsidRDefault="00AA0E9D" w:rsidP="00AA0E9D">
      <w:pPr>
        <w:rPr>
          <w:rFonts w:cs="Arial"/>
        </w:rPr>
      </w:pPr>
      <w:r>
        <w:rPr>
          <w:rFonts w:cs="Arial"/>
        </w:rPr>
        <w:t xml:space="preserve">Pogodbeni obdelovalec OP </w:t>
      </w:r>
      <w:r w:rsidRPr="0039416A">
        <w:rPr>
          <w:rFonts w:cs="Arial"/>
        </w:rPr>
        <w:t xml:space="preserve">osebnih podatkov, ki jih </w:t>
      </w:r>
      <w:r>
        <w:rPr>
          <w:rFonts w:cs="Arial"/>
        </w:rPr>
        <w:t>obdeluje</w:t>
      </w:r>
      <w:r w:rsidRPr="0039416A">
        <w:rPr>
          <w:rFonts w:cs="Arial"/>
        </w:rPr>
        <w:t xml:space="preserve"> po tej pogodbi, ne bo iznašal v tretje države, razen v primeru in v obsegu, če to od njega zahteva pravo EU ali Republike Slovenije. V tem primeru bo pred </w:t>
      </w:r>
      <w:r>
        <w:rPr>
          <w:rFonts w:cs="Arial"/>
        </w:rPr>
        <w:t xml:space="preserve">njihovim </w:t>
      </w:r>
      <w:r w:rsidRPr="0039416A">
        <w:rPr>
          <w:rFonts w:cs="Arial"/>
        </w:rPr>
        <w:t xml:space="preserve">iznosom </w:t>
      </w:r>
      <w:r>
        <w:rPr>
          <w:rFonts w:cs="Arial"/>
        </w:rPr>
        <w:t xml:space="preserve">v tretje države obvestil upravljavca OP </w:t>
      </w:r>
      <w:r w:rsidRPr="0039416A">
        <w:rPr>
          <w:rFonts w:cs="Arial"/>
        </w:rPr>
        <w:t>v skladu z veljavno zakonodajo.</w:t>
      </w:r>
    </w:p>
    <w:p w14:paraId="603ADF93" w14:textId="77777777" w:rsidR="00AA0E9D" w:rsidRDefault="00AA0E9D" w:rsidP="00AA0E9D">
      <w:pPr>
        <w:rPr>
          <w:rFonts w:cs="Arial"/>
        </w:rPr>
      </w:pPr>
    </w:p>
    <w:p w14:paraId="4D9FEB6F" w14:textId="77777777" w:rsidR="00AA0E9D" w:rsidRDefault="00AA0E9D" w:rsidP="00AA0E9D">
      <w:pPr>
        <w:rPr>
          <w:rFonts w:cs="Arial"/>
        </w:rPr>
      </w:pPr>
      <w:r>
        <w:rPr>
          <w:rFonts w:cs="Arial"/>
        </w:rPr>
        <w:t xml:space="preserve">Pogodbeni obdelovalec OP </w:t>
      </w:r>
      <w:r w:rsidRPr="000D42E1">
        <w:rPr>
          <w:rFonts w:cs="Arial"/>
        </w:rPr>
        <w:t>se zavezuje, da bo obdelavo osebnih podatkov po tej pogodbi izvajal s</w:t>
      </w:r>
      <w:r>
        <w:rPr>
          <w:rFonts w:cs="Arial"/>
        </w:rPr>
        <w:t xml:space="preserve">am in </w:t>
      </w:r>
      <w:r w:rsidRPr="000D42E1">
        <w:rPr>
          <w:rFonts w:cs="Arial"/>
        </w:rPr>
        <w:t>ne bo naj</w:t>
      </w:r>
      <w:r>
        <w:rPr>
          <w:rFonts w:cs="Arial"/>
        </w:rPr>
        <w:t>emal drugih izvajalcev</w:t>
      </w:r>
      <w:r w:rsidRPr="000D42E1">
        <w:rPr>
          <w:rFonts w:cs="Arial"/>
        </w:rPr>
        <w:t>.</w:t>
      </w:r>
    </w:p>
    <w:p w14:paraId="0B17E3C9" w14:textId="77777777" w:rsidR="00AA0E9D" w:rsidRDefault="00AA0E9D" w:rsidP="00AA0E9D">
      <w:pPr>
        <w:rPr>
          <w:rFonts w:cs="Arial"/>
        </w:rPr>
      </w:pPr>
    </w:p>
    <w:p w14:paraId="2E8A3D0F" w14:textId="4ACBD183" w:rsidR="00AA0E9D" w:rsidRDefault="00AA0E9D" w:rsidP="00AA0E9D">
      <w:pPr>
        <w:rPr>
          <w:rFonts w:cs="Arial"/>
        </w:rPr>
      </w:pPr>
      <w:r>
        <w:rPr>
          <w:rFonts w:cs="Arial"/>
        </w:rPr>
        <w:t>Do podatkov iz 1</w:t>
      </w:r>
      <w:r w:rsidR="1E086724" w:rsidRPr="6433F2EA">
        <w:rPr>
          <w:rFonts w:cs="Arial"/>
        </w:rPr>
        <w:t>9</w:t>
      </w:r>
      <w:r>
        <w:rPr>
          <w:rFonts w:cs="Arial"/>
        </w:rPr>
        <w:t>. člena te pogodbe lahko dostopajo zgolj zaposleni pri pogodbenem obdelovalcu OP, za katere je predhodno pridobil pisno soglasje upravljavc</w:t>
      </w:r>
      <w:r w:rsidR="00852C65">
        <w:rPr>
          <w:rFonts w:cs="Arial"/>
        </w:rPr>
        <w:t>a</w:t>
      </w:r>
      <w:r>
        <w:rPr>
          <w:rFonts w:cs="Arial"/>
        </w:rPr>
        <w:t xml:space="preserve"> OP in na podlagi VPN dostopa (RSA </w:t>
      </w:r>
      <w:proofErr w:type="spellStart"/>
      <w:r>
        <w:rPr>
          <w:rFonts w:cs="Arial"/>
        </w:rPr>
        <w:t>secureID</w:t>
      </w:r>
      <w:proofErr w:type="spellEnd"/>
      <w:r>
        <w:rPr>
          <w:rFonts w:cs="Arial"/>
        </w:rPr>
        <w:t xml:space="preserve"> </w:t>
      </w:r>
      <w:proofErr w:type="spellStart"/>
      <w:r>
        <w:rPr>
          <w:rFonts w:cs="Arial"/>
        </w:rPr>
        <w:t>geselnik</w:t>
      </w:r>
      <w:proofErr w:type="spellEnd"/>
      <w:r w:rsidR="00852C65">
        <w:rPr>
          <w:rFonts w:cs="Arial"/>
        </w:rPr>
        <w:t xml:space="preserve"> –</w:t>
      </w:r>
      <w:r>
        <w:rPr>
          <w:rFonts w:cs="Arial"/>
        </w:rPr>
        <w:t xml:space="preserve"> v nadaljevanju: VPN ključek).</w:t>
      </w:r>
    </w:p>
    <w:p w14:paraId="08553448" w14:textId="77777777" w:rsidR="00AA0E9D" w:rsidRDefault="00AA0E9D" w:rsidP="00AA0E9D">
      <w:pPr>
        <w:rPr>
          <w:rFonts w:cs="Arial"/>
        </w:rPr>
      </w:pPr>
    </w:p>
    <w:p w14:paraId="47C35ABD" w14:textId="77777777" w:rsidR="00AA0E9D" w:rsidRDefault="00AA0E9D" w:rsidP="00AA0E9D">
      <w:pPr>
        <w:rPr>
          <w:rFonts w:cs="Arial"/>
        </w:rPr>
      </w:pPr>
      <w:r>
        <w:rPr>
          <w:rFonts w:cs="Arial"/>
        </w:rPr>
        <w:t xml:space="preserve">Pogodbeni obdelovalec OP se zavezuje, da bo </w:t>
      </w:r>
      <w:r w:rsidR="00852C65">
        <w:rPr>
          <w:rFonts w:cs="Arial"/>
        </w:rPr>
        <w:t xml:space="preserve">svoje </w:t>
      </w:r>
      <w:r>
        <w:rPr>
          <w:rFonts w:cs="Arial"/>
        </w:rPr>
        <w:t>zaposlene ustrezno seznanil z dolžnostmi glede varovanja osebnih podatkov in zagotovil, da so osebe, ki so pooblaščene za obdelavo osebnih podatkov, zavezane k zaupnosti ali jih k zaupnosti zavezuje ustrezen zakon.</w:t>
      </w:r>
    </w:p>
    <w:p w14:paraId="2C7CE16C" w14:textId="77777777" w:rsidR="00AA0E9D" w:rsidRDefault="00AA0E9D" w:rsidP="00AA0E9D">
      <w:pPr>
        <w:rPr>
          <w:rFonts w:cs="Arial"/>
        </w:rPr>
      </w:pPr>
    </w:p>
    <w:p w14:paraId="4DE0C121" w14:textId="77777777" w:rsidR="00AA0E9D" w:rsidRDefault="00AA0E9D" w:rsidP="00AA0E9D">
      <w:pPr>
        <w:rPr>
          <w:rFonts w:cs="Arial"/>
        </w:rPr>
      </w:pPr>
      <w:r>
        <w:rPr>
          <w:rFonts w:cs="Arial"/>
        </w:rPr>
        <w:t>Pogodbeni obdelovalec OP se zavezuje, da bo obdeloval osebne podatke le toliko časa, dokler bo to potrebno za dosego namena, zaradi katerega so se zbirali ali nadalje obdelovali.</w:t>
      </w:r>
    </w:p>
    <w:p w14:paraId="425DE11C" w14:textId="77777777" w:rsidR="00AA0E9D" w:rsidRDefault="00AA0E9D" w:rsidP="00AA0E9D">
      <w:pPr>
        <w:rPr>
          <w:rFonts w:cs="Arial"/>
        </w:rPr>
      </w:pPr>
    </w:p>
    <w:p w14:paraId="2691CC03" w14:textId="2EDD5214" w:rsidR="00AA0E9D" w:rsidRDefault="00AA0E9D" w:rsidP="00AA0E9D">
      <w:pPr>
        <w:rPr>
          <w:rFonts w:cs="Arial"/>
        </w:rPr>
      </w:pPr>
      <w:r>
        <w:rPr>
          <w:rFonts w:cs="Arial"/>
        </w:rPr>
        <w:t>Pogodbeni obdelovalec OP ne sme prenašati osebnih podatkov na svoje strežnike oziroma svojo infrastrukturo brez pisnega soglasja upravljavca OP.</w:t>
      </w:r>
    </w:p>
    <w:p w14:paraId="7BA29085" w14:textId="77777777" w:rsidR="000A0C48" w:rsidRDefault="000A0C48" w:rsidP="00AA0E9D">
      <w:pPr>
        <w:rPr>
          <w:rFonts w:cs="Arial"/>
        </w:rPr>
      </w:pPr>
    </w:p>
    <w:p w14:paraId="02F022DC" w14:textId="77777777" w:rsidR="00AA0E9D" w:rsidRDefault="00AA0E9D" w:rsidP="00A24EB2">
      <w:pPr>
        <w:pStyle w:val="Naslov3"/>
      </w:pPr>
      <w:r w:rsidRPr="00145F4D">
        <w:t>člen</w:t>
      </w:r>
    </w:p>
    <w:p w14:paraId="517608C5" w14:textId="77777777" w:rsidR="00AA0E9D" w:rsidRPr="0039416A" w:rsidRDefault="00AA0E9D" w:rsidP="00AA0E9D">
      <w:pPr>
        <w:rPr>
          <w:rFonts w:cs="Arial"/>
        </w:rPr>
      </w:pPr>
      <w:r>
        <w:rPr>
          <w:rFonts w:cs="Arial"/>
        </w:rPr>
        <w:t xml:space="preserve">Pogodbeni obdelovalec OP </w:t>
      </w:r>
      <w:r w:rsidRPr="0039416A">
        <w:rPr>
          <w:rFonts w:cs="Arial"/>
        </w:rPr>
        <w:t>se s podpis</w:t>
      </w:r>
      <w:r>
        <w:rPr>
          <w:rFonts w:cs="Arial"/>
        </w:rPr>
        <w:t>om te pogodbe zavezuje, da zagotavlja</w:t>
      </w:r>
      <w:r w:rsidRPr="0039416A">
        <w:rPr>
          <w:rFonts w:cs="Arial"/>
        </w:rPr>
        <w:t xml:space="preserve"> ustrezne posto</w:t>
      </w:r>
      <w:r>
        <w:rPr>
          <w:rFonts w:cs="Arial"/>
        </w:rPr>
        <w:t>pke in ukrepe za varnost podatkov iz 32. člena GDPR in ZVOP.</w:t>
      </w:r>
    </w:p>
    <w:p w14:paraId="383B45E9" w14:textId="77777777" w:rsidR="00AA0E9D" w:rsidRDefault="00AA0E9D" w:rsidP="00AA0E9D">
      <w:pPr>
        <w:rPr>
          <w:rFonts w:cs="Arial"/>
        </w:rPr>
      </w:pPr>
    </w:p>
    <w:p w14:paraId="54F5CC0B" w14:textId="69A87F54" w:rsidR="00AA0E9D" w:rsidRDefault="00AA0E9D" w:rsidP="00AA0E9D">
      <w:pPr>
        <w:rPr>
          <w:rFonts w:cs="Arial"/>
        </w:rPr>
      </w:pPr>
      <w:r>
        <w:rPr>
          <w:rFonts w:cs="Arial"/>
        </w:rPr>
        <w:t>Pogodbeni obdelovalec OP bo z namenom dosega varnosti podatkov iz 1</w:t>
      </w:r>
      <w:r w:rsidR="6E091B25" w:rsidRPr="6433F2EA">
        <w:rPr>
          <w:rFonts w:cs="Arial"/>
        </w:rPr>
        <w:t>9</w:t>
      </w:r>
      <w:r>
        <w:rPr>
          <w:rFonts w:cs="Arial"/>
        </w:rPr>
        <w:t>. člena te pogodbe izvajal vsaj naslednje postopke in ukrepe</w:t>
      </w:r>
      <w:r w:rsidRPr="0039416A">
        <w:rPr>
          <w:rFonts w:cs="Arial"/>
        </w:rPr>
        <w:t>:</w:t>
      </w:r>
    </w:p>
    <w:p w14:paraId="74A19803" w14:textId="77777777" w:rsidR="00AA0E9D" w:rsidRDefault="00AA0E9D" w:rsidP="00AA0E9D">
      <w:pPr>
        <w:pStyle w:val="Nastevanje1"/>
      </w:pPr>
      <w:r>
        <w:t>dostop do osebnih podatkov bo omogočil samo zaposlenim, za katere je predhodno prejel pisno soglasje upravljalca OP,</w:t>
      </w:r>
    </w:p>
    <w:p w14:paraId="76519902" w14:textId="77777777" w:rsidR="00AA0E9D" w:rsidRDefault="00AA0E9D" w:rsidP="00AA0E9D">
      <w:pPr>
        <w:pStyle w:val="Nastevanje1"/>
      </w:pPr>
      <w:r>
        <w:t>dostop bo zaposlenim iz prejšnje alineje omogočen samo z uporabo VPN ključka,</w:t>
      </w:r>
    </w:p>
    <w:p w14:paraId="3367CD8D" w14:textId="77777777" w:rsidR="00AA0E9D" w:rsidRDefault="00AA0E9D" w:rsidP="00AA0E9D">
      <w:pPr>
        <w:pStyle w:val="Nastevanje1"/>
      </w:pPr>
      <w:r>
        <w:t>VPN ključek lahko zaposleni uporabljajo samo v skladu z navodili izdajatelja ključka in ga varujejo na način, da je drugim onemogočen dostop do njega,</w:t>
      </w:r>
    </w:p>
    <w:p w14:paraId="30455C63" w14:textId="77777777" w:rsidR="00AA0E9D" w:rsidRDefault="00AA0E9D" w:rsidP="00AA0E9D">
      <w:pPr>
        <w:pStyle w:val="Nastevanje1"/>
      </w:pPr>
      <w:r>
        <w:t>v času obdelave podatkov bo zagotovil, da v času izvajanja nalog iz te pogodbe nepooblaščene osebe ne vidijo na zaslon, kjer so prikazani osebni podatki oziroma kako drugače pridejo v stik z njimi,</w:t>
      </w:r>
    </w:p>
    <w:p w14:paraId="6FF60459" w14:textId="77777777" w:rsidR="00AA0E9D" w:rsidRPr="00721334" w:rsidRDefault="00AA0E9D" w:rsidP="00AA0E9D">
      <w:pPr>
        <w:pStyle w:val="Nastevanje1"/>
      </w:pPr>
      <w:r>
        <w:t>če bo oseba, ki bo izvajala naloge iz te pogodbe, v času obdelave osebnih podatkov zapustila prostor, je potrebno zagotoviti, da v prostoru ne ostanejo nepooblaščene osebe ter prostor zakleniti,</w:t>
      </w:r>
    </w:p>
    <w:p w14:paraId="4C11C7FD" w14:textId="77777777" w:rsidR="00AA0E9D" w:rsidRDefault="00AA0E9D" w:rsidP="00AA0E9D">
      <w:pPr>
        <w:pStyle w:val="Nastevanje1"/>
      </w:pPr>
      <w:r>
        <w:t xml:space="preserve">da bo </w:t>
      </w:r>
      <w:r w:rsidRPr="00721334">
        <w:t>uporablja</w:t>
      </w:r>
      <w:r>
        <w:t>l</w:t>
      </w:r>
      <w:r w:rsidRPr="00C12D52">
        <w:t xml:space="preserve"> protivirusne programe, požarn</w:t>
      </w:r>
      <w:r>
        <w:t>i</w:t>
      </w:r>
      <w:r w:rsidRPr="00721334">
        <w:t xml:space="preserve"> zid</w:t>
      </w:r>
      <w:r>
        <w:t xml:space="preserve"> ter</w:t>
      </w:r>
      <w:r w:rsidRPr="00721334">
        <w:t xml:space="preserve"> redno namešča</w:t>
      </w:r>
      <w:r>
        <w:t>l</w:t>
      </w:r>
      <w:r w:rsidRPr="00721334">
        <w:t xml:space="preserve"> varnostn</w:t>
      </w:r>
      <w:r>
        <w:t xml:space="preserve">e </w:t>
      </w:r>
      <w:r w:rsidRPr="00721334">
        <w:t>popravk</w:t>
      </w:r>
      <w:r>
        <w:t>e</w:t>
      </w:r>
      <w:r w:rsidRPr="00721334">
        <w:t xml:space="preserve"> strojne in programske opreme</w:t>
      </w:r>
      <w:r>
        <w:t>,</w:t>
      </w:r>
    </w:p>
    <w:p w14:paraId="6131FFE9" w14:textId="77777777" w:rsidR="00AA0E9D" w:rsidRDefault="00AA0E9D" w:rsidP="00AA0E9D">
      <w:pPr>
        <w:pStyle w:val="Nastevanje1"/>
      </w:pPr>
      <w:r>
        <w:t>da bo dostop do podatkov beležil v obliki dnevnika dostopov in sicer predvsem kdo, kdaj in zakaj je dostopal do podatkov.</w:t>
      </w:r>
    </w:p>
    <w:p w14:paraId="56338707" w14:textId="77777777" w:rsidR="00AA0E9D" w:rsidRPr="009C221C" w:rsidRDefault="00AA0E9D" w:rsidP="00AA0E9D"/>
    <w:p w14:paraId="11CFFB47" w14:textId="69578502" w:rsidR="00AA0E9D" w:rsidRPr="0039416A" w:rsidRDefault="00AA0E9D" w:rsidP="00AA0E9D">
      <w:pPr>
        <w:rPr>
          <w:rFonts w:cs="Arial"/>
        </w:rPr>
      </w:pPr>
      <w:r w:rsidRPr="0039416A">
        <w:rPr>
          <w:rFonts w:cs="Arial"/>
        </w:rPr>
        <w:t>Dolžnost varovanja os</w:t>
      </w:r>
      <w:r>
        <w:rPr>
          <w:rFonts w:cs="Arial"/>
        </w:rPr>
        <w:t>ebnih podatkov v skladu s to pogodbo</w:t>
      </w:r>
      <w:r w:rsidRPr="0039416A">
        <w:rPr>
          <w:rFonts w:cs="Arial"/>
        </w:rPr>
        <w:t xml:space="preserve">, GDPR in </w:t>
      </w:r>
      <w:r>
        <w:rPr>
          <w:rFonts w:cs="Arial"/>
        </w:rPr>
        <w:t>ZVOP</w:t>
      </w:r>
      <w:r w:rsidRPr="0039416A">
        <w:rPr>
          <w:rFonts w:cs="Arial"/>
        </w:rPr>
        <w:t xml:space="preserve"> zavezuje vse zaposlene pri </w:t>
      </w:r>
      <w:r>
        <w:rPr>
          <w:rFonts w:cs="Arial"/>
        </w:rPr>
        <w:t>pogodbenem obdelovalcu OP</w:t>
      </w:r>
      <w:r w:rsidRPr="0039416A">
        <w:rPr>
          <w:rFonts w:cs="Arial"/>
        </w:rPr>
        <w:t xml:space="preserve">, ki </w:t>
      </w:r>
      <w:r>
        <w:rPr>
          <w:rFonts w:cs="Arial"/>
        </w:rPr>
        <w:t>bodo opravljali delo za upravljavc</w:t>
      </w:r>
      <w:r w:rsidR="00852C65">
        <w:rPr>
          <w:rFonts w:cs="Arial"/>
        </w:rPr>
        <w:t>a</w:t>
      </w:r>
      <w:r>
        <w:rPr>
          <w:rFonts w:cs="Arial"/>
        </w:rPr>
        <w:t xml:space="preserve"> OP.</w:t>
      </w:r>
      <w:r w:rsidR="00A44926">
        <w:rPr>
          <w:rFonts w:cs="Arial"/>
        </w:rPr>
        <w:t xml:space="preserve"> Pogodbeni obdelovalec OP mora v roku 10</w:t>
      </w:r>
      <w:r w:rsidR="00505165">
        <w:rPr>
          <w:rFonts w:cs="Arial"/>
        </w:rPr>
        <w:t xml:space="preserve"> (deset)</w:t>
      </w:r>
      <w:r w:rsidR="00A44926">
        <w:rPr>
          <w:rFonts w:cs="Arial"/>
        </w:rPr>
        <w:t xml:space="preserve"> dni od podpisa </w:t>
      </w:r>
      <w:r w:rsidR="00852C65">
        <w:rPr>
          <w:rFonts w:cs="Arial"/>
        </w:rPr>
        <w:t xml:space="preserve">te </w:t>
      </w:r>
      <w:r w:rsidR="00A44926">
        <w:rPr>
          <w:rFonts w:cs="Arial"/>
        </w:rPr>
        <w:t>pogodbe posredovati posameznemu naročniku podpisane izjave o dolžnosti varovanja podatkov za vse kadre (zaposlene, pogodben</w:t>
      </w:r>
      <w:r w:rsidR="00852C65">
        <w:rPr>
          <w:rFonts w:cs="Arial"/>
        </w:rPr>
        <w:t>e</w:t>
      </w:r>
      <w:r w:rsidR="00A44926">
        <w:rPr>
          <w:rFonts w:cs="Arial"/>
        </w:rPr>
        <w:t xml:space="preserve"> sodelavce), ki pridejo v stik z osebnimi podatki (vzorec izjave je v prilogi).</w:t>
      </w:r>
    </w:p>
    <w:p w14:paraId="72E77D33" w14:textId="77777777" w:rsidR="00AA0E9D" w:rsidRDefault="00AA0E9D" w:rsidP="00AA0E9D">
      <w:pPr>
        <w:rPr>
          <w:rFonts w:cs="Arial"/>
        </w:rPr>
      </w:pPr>
    </w:p>
    <w:p w14:paraId="35BB0663" w14:textId="77777777" w:rsidR="00AA0E9D" w:rsidRPr="0039416A" w:rsidRDefault="001E3B1B" w:rsidP="00AA0E9D">
      <w:pPr>
        <w:rPr>
          <w:rFonts w:cs="Arial"/>
        </w:rPr>
      </w:pPr>
      <w:r>
        <w:rPr>
          <w:rFonts w:cs="Arial"/>
        </w:rPr>
        <w:t>U</w:t>
      </w:r>
      <w:r w:rsidR="00AA0E9D">
        <w:rPr>
          <w:rFonts w:cs="Arial"/>
        </w:rPr>
        <w:t xml:space="preserve">pravljavec OP </w:t>
      </w:r>
      <w:r w:rsidR="00AA0E9D" w:rsidRPr="0039416A">
        <w:rPr>
          <w:rFonts w:cs="Arial"/>
        </w:rPr>
        <w:t xml:space="preserve">oziroma oseba, ki jo ta pooblasti, je dolžna nadzorovati izvajanje pogodbenih obveznosti </w:t>
      </w:r>
      <w:r w:rsidR="00AA0E9D">
        <w:rPr>
          <w:rFonts w:cs="Arial"/>
        </w:rPr>
        <w:t>pogodb</w:t>
      </w:r>
      <w:r w:rsidR="00AA0E9D" w:rsidRPr="0039416A">
        <w:rPr>
          <w:rFonts w:cs="Arial"/>
        </w:rPr>
        <w:t>enega obdelovalca</w:t>
      </w:r>
      <w:r w:rsidR="00AA0E9D">
        <w:rPr>
          <w:rFonts w:cs="Arial"/>
        </w:rPr>
        <w:t xml:space="preserve"> OP po tej pogodbi.</w:t>
      </w:r>
      <w:r w:rsidR="00AA0E9D" w:rsidRPr="0039416A">
        <w:rPr>
          <w:rFonts w:cs="Arial"/>
        </w:rPr>
        <w:t xml:space="preserve"> </w:t>
      </w:r>
      <w:r w:rsidR="00AA0E9D">
        <w:rPr>
          <w:rFonts w:cs="Arial"/>
        </w:rPr>
        <w:t>Pogodbeni obdelovalec</w:t>
      </w:r>
      <w:r w:rsidR="00AA0E9D" w:rsidRPr="0039416A">
        <w:rPr>
          <w:rFonts w:cs="Arial"/>
        </w:rPr>
        <w:t xml:space="preserve"> </w:t>
      </w:r>
      <w:r w:rsidR="00AA0E9D">
        <w:rPr>
          <w:rFonts w:cs="Arial"/>
        </w:rPr>
        <w:t xml:space="preserve">OP </w:t>
      </w:r>
      <w:r w:rsidR="00AA0E9D" w:rsidRPr="0039416A">
        <w:rPr>
          <w:rFonts w:cs="Arial"/>
        </w:rPr>
        <w:t>mu mora to omogočiti</w:t>
      </w:r>
      <w:r w:rsidR="00AA0E9D">
        <w:rPr>
          <w:rFonts w:cs="Arial"/>
        </w:rPr>
        <w:t xml:space="preserve">, vključno z zagotovitvijo ustreznih pojasnil, predložitvijo dokumentacije in/ali drugih informacij. </w:t>
      </w:r>
      <w:r w:rsidR="00AA0E9D" w:rsidRPr="0039416A">
        <w:rPr>
          <w:rFonts w:cs="Arial"/>
        </w:rPr>
        <w:t xml:space="preserve">Nadzor se izvaja v delovnem času pogodbenega obdelovalca </w:t>
      </w:r>
      <w:r w:rsidR="00AA0E9D">
        <w:rPr>
          <w:rFonts w:cs="Arial"/>
        </w:rPr>
        <w:t>OP</w:t>
      </w:r>
      <w:r w:rsidR="00AA0E9D" w:rsidRPr="0039416A">
        <w:rPr>
          <w:rFonts w:cs="Arial"/>
        </w:rPr>
        <w:t xml:space="preserve">, pri čemer </w:t>
      </w:r>
      <w:r w:rsidR="00AA0E9D">
        <w:rPr>
          <w:rFonts w:cs="Arial"/>
        </w:rPr>
        <w:t xml:space="preserve">je upravljavec OP </w:t>
      </w:r>
      <w:r w:rsidR="00AA0E9D" w:rsidRPr="0039416A">
        <w:rPr>
          <w:rFonts w:cs="Arial"/>
        </w:rPr>
        <w:t xml:space="preserve">dolžan predhodno obvestiti pogodbenega obdelovalca </w:t>
      </w:r>
      <w:r w:rsidR="00AA0E9D">
        <w:rPr>
          <w:rFonts w:cs="Arial"/>
        </w:rPr>
        <w:t xml:space="preserve">OP </w:t>
      </w:r>
      <w:r w:rsidR="00AA0E9D" w:rsidRPr="0039416A">
        <w:rPr>
          <w:rFonts w:cs="Arial"/>
        </w:rPr>
        <w:t>o nameravanem prihodu.</w:t>
      </w:r>
    </w:p>
    <w:p w14:paraId="62F0DD5A" w14:textId="77777777" w:rsidR="00AA0E9D" w:rsidRDefault="00AA0E9D" w:rsidP="00AA0E9D">
      <w:pPr>
        <w:rPr>
          <w:rFonts w:cs="Arial"/>
        </w:rPr>
      </w:pPr>
    </w:p>
    <w:p w14:paraId="4D68BA49" w14:textId="54888E69" w:rsidR="00AA0E9D" w:rsidRDefault="00AA0E9D" w:rsidP="00AA0E9D">
      <w:pPr>
        <w:rPr>
          <w:rFonts w:cs="Arial"/>
        </w:rPr>
      </w:pPr>
      <w:r w:rsidRPr="0039416A">
        <w:rPr>
          <w:rFonts w:cs="Arial"/>
        </w:rPr>
        <w:lastRenderedPageBreak/>
        <w:t xml:space="preserve">Oseba, ki vrši nadzor, mora pogodbenemu obdelovalcu </w:t>
      </w:r>
      <w:r>
        <w:rPr>
          <w:rFonts w:cs="Arial"/>
        </w:rPr>
        <w:t xml:space="preserve">OP </w:t>
      </w:r>
      <w:r w:rsidRPr="0039416A">
        <w:rPr>
          <w:rFonts w:cs="Arial"/>
        </w:rPr>
        <w:t xml:space="preserve">izkazati pooblastilo </w:t>
      </w:r>
      <w:r>
        <w:rPr>
          <w:rFonts w:cs="Arial"/>
        </w:rPr>
        <w:t>upravljavca OP</w:t>
      </w:r>
      <w:r w:rsidRPr="0039416A">
        <w:rPr>
          <w:rFonts w:cs="Arial"/>
        </w:rPr>
        <w:t xml:space="preserve"> za izvajanje nadzora, pri čemer </w:t>
      </w:r>
      <w:r>
        <w:rPr>
          <w:rFonts w:cs="Arial"/>
        </w:rPr>
        <w:t xml:space="preserve">lahko </w:t>
      </w:r>
      <w:r w:rsidRPr="0039416A">
        <w:rPr>
          <w:rFonts w:cs="Arial"/>
        </w:rPr>
        <w:t xml:space="preserve">nadzor v imenu upravljavca </w:t>
      </w:r>
      <w:r>
        <w:rPr>
          <w:rFonts w:cs="Arial"/>
        </w:rPr>
        <w:t xml:space="preserve">OP </w:t>
      </w:r>
      <w:r w:rsidRPr="0039416A">
        <w:rPr>
          <w:rFonts w:cs="Arial"/>
        </w:rPr>
        <w:t>izvaja katerakoli za to od njega pooblaščena oseba</w:t>
      </w:r>
      <w:r>
        <w:rPr>
          <w:rFonts w:cs="Arial"/>
        </w:rPr>
        <w:t>.</w:t>
      </w:r>
    </w:p>
    <w:p w14:paraId="15CC2851" w14:textId="77777777" w:rsidR="000A0C48" w:rsidRDefault="000A0C48" w:rsidP="00AA0E9D">
      <w:pPr>
        <w:rPr>
          <w:rFonts w:cs="Arial"/>
        </w:rPr>
      </w:pPr>
    </w:p>
    <w:p w14:paraId="572A9F68" w14:textId="77777777" w:rsidR="00AA0E9D" w:rsidRPr="00145F4D" w:rsidRDefault="00AA0E9D" w:rsidP="00A24EB2">
      <w:pPr>
        <w:pStyle w:val="Naslov3"/>
      </w:pPr>
      <w:r w:rsidRPr="00145F4D">
        <w:t>člen</w:t>
      </w:r>
    </w:p>
    <w:p w14:paraId="36DB0347" w14:textId="6BC48033" w:rsidR="001E3B1B" w:rsidRPr="0039416A" w:rsidRDefault="00AA0E9D" w:rsidP="00AA0E9D">
      <w:pPr>
        <w:rPr>
          <w:rFonts w:cs="Arial"/>
        </w:rPr>
      </w:pPr>
      <w:r w:rsidRPr="00145F4D">
        <w:rPr>
          <w:rFonts w:cs="Arial"/>
        </w:rPr>
        <w:t>V primeru kršitve določil te pogodbe s strani</w:t>
      </w:r>
      <w:r>
        <w:rPr>
          <w:rFonts w:cs="Arial"/>
        </w:rPr>
        <w:t xml:space="preserve"> </w:t>
      </w:r>
      <w:r w:rsidRPr="00145F4D">
        <w:rPr>
          <w:rFonts w:cs="Arial"/>
        </w:rPr>
        <w:t xml:space="preserve">pogodbenega obdelovalca </w:t>
      </w:r>
      <w:r>
        <w:rPr>
          <w:rFonts w:cs="Arial"/>
        </w:rPr>
        <w:t xml:space="preserve">OP </w:t>
      </w:r>
      <w:r w:rsidRPr="00145F4D">
        <w:rPr>
          <w:rFonts w:cs="Arial"/>
        </w:rPr>
        <w:t xml:space="preserve">mora upravljavec </w:t>
      </w:r>
      <w:r>
        <w:rPr>
          <w:rFonts w:cs="Arial"/>
        </w:rPr>
        <w:t xml:space="preserve">OP </w:t>
      </w:r>
      <w:r w:rsidRPr="00145F4D">
        <w:rPr>
          <w:rFonts w:cs="Arial"/>
        </w:rPr>
        <w:t xml:space="preserve">od pogodbenega obdelovalca </w:t>
      </w:r>
      <w:r>
        <w:rPr>
          <w:rFonts w:cs="Arial"/>
        </w:rPr>
        <w:t xml:space="preserve">OP </w:t>
      </w:r>
      <w:r w:rsidRPr="00145F4D">
        <w:rPr>
          <w:rFonts w:cs="Arial"/>
        </w:rPr>
        <w:t xml:space="preserve">zahtevati odpravo kršitev, za kar mu postavi primeren rok, ki ne sme biti krajši od </w:t>
      </w:r>
      <w:r w:rsidR="00505165">
        <w:rPr>
          <w:rFonts w:cs="Arial"/>
        </w:rPr>
        <w:t>15</w:t>
      </w:r>
      <w:r w:rsidRPr="00145F4D">
        <w:rPr>
          <w:rFonts w:cs="Arial"/>
        </w:rPr>
        <w:t xml:space="preserve"> (</w:t>
      </w:r>
      <w:r w:rsidR="00505165">
        <w:rPr>
          <w:rFonts w:cs="Arial"/>
        </w:rPr>
        <w:t>petnajst</w:t>
      </w:r>
      <w:r w:rsidRPr="00145F4D">
        <w:rPr>
          <w:rFonts w:cs="Arial"/>
        </w:rPr>
        <w:t xml:space="preserve">) dni. V kolikor kršitve v dodatno postavljenem roku niso odpravljene, lahko upravljavec </w:t>
      </w:r>
      <w:r>
        <w:rPr>
          <w:rFonts w:cs="Arial"/>
        </w:rPr>
        <w:t xml:space="preserve">OP </w:t>
      </w:r>
      <w:r w:rsidRPr="00145F4D">
        <w:rPr>
          <w:rFonts w:cs="Arial"/>
        </w:rPr>
        <w:t>odpove to pogodbo brez odpovednega roka in zahteva takojšnjo vrnitev oz</w:t>
      </w:r>
      <w:r>
        <w:rPr>
          <w:rFonts w:cs="Arial"/>
        </w:rPr>
        <w:t>iroma</w:t>
      </w:r>
      <w:r w:rsidRPr="00145F4D">
        <w:rPr>
          <w:rFonts w:cs="Arial"/>
        </w:rPr>
        <w:t xml:space="preserve"> uničenje vseh osebnih podatkov, ki so bili z njegove strani dani v obdelavo pogodbenemu obdelovalcu </w:t>
      </w:r>
      <w:r>
        <w:rPr>
          <w:rFonts w:cs="Arial"/>
        </w:rPr>
        <w:t>OP.</w:t>
      </w:r>
      <w:r w:rsidRPr="00145F4D">
        <w:rPr>
          <w:rFonts w:cs="Arial"/>
        </w:rPr>
        <w:t xml:space="preserve"> </w:t>
      </w:r>
      <w:r>
        <w:rPr>
          <w:rFonts w:cs="Arial"/>
        </w:rPr>
        <w:t>V</w:t>
      </w:r>
      <w:r w:rsidRPr="00145F4D">
        <w:rPr>
          <w:rFonts w:cs="Arial"/>
        </w:rPr>
        <w:t xml:space="preserve"> primeru uničenja osebnih podatkov mora </w:t>
      </w:r>
      <w:r>
        <w:rPr>
          <w:rFonts w:cs="Arial"/>
        </w:rPr>
        <w:t xml:space="preserve">pogodbeni </w:t>
      </w:r>
      <w:r w:rsidR="001E3B1B">
        <w:rPr>
          <w:rFonts w:cs="Arial"/>
        </w:rPr>
        <w:t xml:space="preserve">obdelovalec </w:t>
      </w:r>
      <w:r>
        <w:rPr>
          <w:rFonts w:cs="Arial"/>
        </w:rPr>
        <w:t xml:space="preserve">OP </w:t>
      </w:r>
      <w:r w:rsidRPr="00145F4D">
        <w:rPr>
          <w:rFonts w:cs="Arial"/>
        </w:rPr>
        <w:t xml:space="preserve">upravljavcu </w:t>
      </w:r>
      <w:r>
        <w:rPr>
          <w:rFonts w:cs="Arial"/>
        </w:rPr>
        <w:t xml:space="preserve">OP </w:t>
      </w:r>
      <w:r w:rsidRPr="00145F4D">
        <w:rPr>
          <w:rFonts w:cs="Arial"/>
        </w:rPr>
        <w:t>posredovati pisno dokazilo (zapisnik) o uničenju.</w:t>
      </w:r>
    </w:p>
    <w:p w14:paraId="1D17982A" w14:textId="77777777" w:rsidR="00875B45" w:rsidRPr="00CD50DD" w:rsidRDefault="00875B45" w:rsidP="001E3B1B">
      <w:pPr>
        <w:pStyle w:val="Naslov2"/>
      </w:pPr>
      <w:r w:rsidRPr="00CD50DD">
        <w:t>Protikorupcijska klavzula</w:t>
      </w:r>
    </w:p>
    <w:p w14:paraId="2D354E1D" w14:textId="77777777" w:rsidR="00C33126" w:rsidRPr="00CD50DD" w:rsidRDefault="00C33126" w:rsidP="00A24EB2">
      <w:pPr>
        <w:pStyle w:val="Naslov3"/>
      </w:pPr>
      <w:r w:rsidRPr="00CD50DD">
        <w:t>člen</w:t>
      </w:r>
    </w:p>
    <w:p w14:paraId="7102739E" w14:textId="77777777" w:rsidR="00C33126" w:rsidRPr="00CD50DD" w:rsidRDefault="00C06160" w:rsidP="00860BDB">
      <w:pPr>
        <w:pStyle w:val="NavadenPred"/>
      </w:pPr>
      <w:r w:rsidRPr="00CD50DD">
        <w:t xml:space="preserve">V primeru, da se ugotovi, da je pri izvedbi javnega naročila, na podlagi katerega je podpisana ta pogodba ali pri izvajanju te pogodbe, </w:t>
      </w:r>
      <w:r w:rsidR="00C33126" w:rsidRPr="00CD50DD">
        <w:t>kdo v imenu ali na račun druge pogodbene stranke, pr</w:t>
      </w:r>
      <w:r w:rsidR="00AE4BE7" w:rsidRPr="00CD50DD">
        <w:t xml:space="preserve">edstavniku ali posredniku </w:t>
      </w:r>
      <w:r w:rsidR="008B201A">
        <w:t xml:space="preserve">posameznega </w:t>
      </w:r>
      <w:r w:rsidR="00AE4BE7" w:rsidRPr="00CD50DD">
        <w:t>naročnika ali drugega organa</w:t>
      </w:r>
      <w:r w:rsidR="00BE7FE7" w:rsidRPr="00CD50DD">
        <w:t xml:space="preserve"> </w:t>
      </w:r>
      <w:r w:rsidR="00C33126" w:rsidRPr="00CD50DD">
        <w:t>ali organizacije iz javnega sektorja obljubi, ponudi</w:t>
      </w:r>
      <w:r w:rsidR="00AE4BE7" w:rsidRPr="00CD50DD">
        <w:t>l</w:t>
      </w:r>
      <w:r w:rsidR="00C33126" w:rsidRPr="00CD50DD">
        <w:t xml:space="preserve"> ali da</w:t>
      </w:r>
      <w:r w:rsidR="00AE4BE7" w:rsidRPr="00CD50DD">
        <w:t>l</w:t>
      </w:r>
      <w:r w:rsidR="00C33126" w:rsidRPr="00CD50DD">
        <w:t xml:space="preserve"> kakšno nedovoljeno korist za:</w:t>
      </w:r>
    </w:p>
    <w:p w14:paraId="061A6060" w14:textId="77777777" w:rsidR="00C33126" w:rsidRPr="00CD50DD" w:rsidRDefault="00C33126" w:rsidP="00860BDB">
      <w:pPr>
        <w:pStyle w:val="Nastevanje1"/>
      </w:pPr>
      <w:r w:rsidRPr="00CD50DD">
        <w:t>pridobitev</w:t>
      </w:r>
      <w:r w:rsidR="00AE4BE7" w:rsidRPr="00CD50DD">
        <w:t xml:space="preserve"> tega</w:t>
      </w:r>
      <w:r w:rsidRPr="00CD50DD">
        <w:t xml:space="preserve"> posla ali</w:t>
      </w:r>
    </w:p>
    <w:p w14:paraId="3CEFEC9C" w14:textId="77777777" w:rsidR="00C33126" w:rsidRPr="00CD50DD" w:rsidRDefault="00C33126" w:rsidP="00860BDB">
      <w:pPr>
        <w:pStyle w:val="Nastevanje1"/>
      </w:pPr>
      <w:r w:rsidRPr="00CD50DD">
        <w:t>za sklenitev</w:t>
      </w:r>
      <w:r w:rsidR="00AE4BE7" w:rsidRPr="00CD50DD">
        <w:t xml:space="preserve"> tega</w:t>
      </w:r>
      <w:r w:rsidRPr="00CD50DD">
        <w:t xml:space="preserve"> posla pod ugodnejšimi pogoji ali</w:t>
      </w:r>
    </w:p>
    <w:p w14:paraId="5B54FD2E" w14:textId="77777777" w:rsidR="00C33126" w:rsidRPr="00CD50DD" w:rsidRDefault="00C33126" w:rsidP="00860BDB">
      <w:pPr>
        <w:pStyle w:val="Nastevanje1"/>
      </w:pPr>
      <w:r w:rsidRPr="00CD50DD">
        <w:t>za opustitev dolžnega nadzora nad izvajanjem pogodbenih obveznosti ali</w:t>
      </w:r>
    </w:p>
    <w:p w14:paraId="6681A5C0" w14:textId="77777777" w:rsidR="00C33126" w:rsidRPr="00CD50DD" w:rsidRDefault="00C33126" w:rsidP="00860BDB">
      <w:pPr>
        <w:pStyle w:val="Nastevanje1"/>
      </w:pPr>
      <w:r w:rsidRPr="00CD50DD">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E3B1B">
        <w:t>,</w:t>
      </w:r>
    </w:p>
    <w:p w14:paraId="16C0A100" w14:textId="77777777" w:rsidR="00C33126" w:rsidRPr="00CD50DD" w:rsidRDefault="00C33126" w:rsidP="00860BDB">
      <w:r w:rsidRPr="00CD50DD">
        <w:t>je</w:t>
      </w:r>
      <w:r w:rsidR="00AE4BE7" w:rsidRPr="00CD50DD">
        <w:t xml:space="preserve"> ta pogodba</w:t>
      </w:r>
      <w:r w:rsidRPr="00CD50DD">
        <w:t xml:space="preserve"> nična.</w:t>
      </w:r>
    </w:p>
    <w:p w14:paraId="76ED4634" w14:textId="77777777" w:rsidR="00875B45" w:rsidRPr="00CD50DD" w:rsidRDefault="00875B45" w:rsidP="00860BDB"/>
    <w:p w14:paraId="07AB247E" w14:textId="39EC4140" w:rsidR="009E240F" w:rsidRDefault="008B201A" w:rsidP="00860BDB">
      <w:r>
        <w:t>Posamezni n</w:t>
      </w:r>
      <w:r w:rsidR="009E240F" w:rsidRPr="00CD50DD">
        <w:t>aročnik bo v primeru ugotovitve o domnevnem obstoju dejanskega stanja iz prvega odstavka tega člena ali obvestil Komisije za preprečevanje korup</w:t>
      </w:r>
      <w:r w:rsidR="0037466B" w:rsidRPr="00CD50DD">
        <w:t xml:space="preserve">cije ali drugih organov glede </w:t>
      </w:r>
      <w:r w:rsidR="009E240F" w:rsidRPr="00CD50DD">
        <w:t>njegovega dom</w:t>
      </w:r>
      <w:r w:rsidR="0037466B" w:rsidRPr="00CD50DD">
        <w:t>nevnega nastanka, pričel z ugotav</w:t>
      </w:r>
      <w:r w:rsidR="009E240F" w:rsidRPr="00CD50DD">
        <w:t>ljanj</w:t>
      </w:r>
      <w:r w:rsidR="0037466B" w:rsidRPr="00CD50DD">
        <w:t>em pogojev ničnosti pogodbe ozi</w:t>
      </w:r>
      <w:r w:rsidR="009E240F" w:rsidRPr="00CD50DD">
        <w:t>r</w:t>
      </w:r>
      <w:r w:rsidR="0037466B" w:rsidRPr="00CD50DD">
        <w:t>o</w:t>
      </w:r>
      <w:r w:rsidR="009E240F" w:rsidRPr="00CD50DD">
        <w:t>ma z drugimi ukrepi v skladu s predpisi Republike Slovenije.</w:t>
      </w:r>
    </w:p>
    <w:p w14:paraId="77A76FD0" w14:textId="40A9F5F3" w:rsidR="6433F2EA" w:rsidRDefault="006D172D" w:rsidP="006D172D">
      <w:pPr>
        <w:pStyle w:val="Naslov2"/>
      </w:pPr>
      <w:r w:rsidRPr="006D172D">
        <w:t>Odstop od pogodbe</w:t>
      </w:r>
    </w:p>
    <w:p w14:paraId="214273D9" w14:textId="03A6178D" w:rsidR="000A0C48" w:rsidRDefault="000A0C48" w:rsidP="000A0C48">
      <w:pPr>
        <w:pStyle w:val="Naslov3"/>
      </w:pPr>
      <w:r>
        <w:t>člen</w:t>
      </w:r>
    </w:p>
    <w:p w14:paraId="6EEF5307" w14:textId="6E98DF3E" w:rsidR="000A0C48" w:rsidRDefault="53716186" w:rsidP="6433F2EA">
      <w:pPr>
        <w:pStyle w:val="NavadenPred"/>
      </w:pPr>
      <w:r w:rsidRPr="006D172D">
        <w:t xml:space="preserve"> Ta pogodba je sklenjena pod razveznim pogojem, ki se uresniči v primeru izpolnitve ene od naslednjih okoliščin:</w:t>
      </w:r>
    </w:p>
    <w:p w14:paraId="2E6717A4" w14:textId="7D2DF889" w:rsidR="000A0C48" w:rsidRDefault="53716186" w:rsidP="000A0C48">
      <w:pPr>
        <w:pStyle w:val="Nastevanje1"/>
      </w:pPr>
      <w:r>
        <w:t xml:space="preserve">če bo posamezni naročnik seznanjen, da je </w:t>
      </w:r>
      <w:r w:rsidR="000A0C48" w:rsidRPr="00DB0140">
        <w:t xml:space="preserve">pristojni državni organ ali sodišče s pravnomočno odločitvijo ugotovili kršitev delovne, </w:t>
      </w:r>
      <w:proofErr w:type="spellStart"/>
      <w:r w:rsidR="000A0C48" w:rsidRPr="00DB0140">
        <w:t>okoljske</w:t>
      </w:r>
      <w:proofErr w:type="spellEnd"/>
      <w:r w:rsidR="000A0C48" w:rsidRPr="00DB0140">
        <w:t xml:space="preserve"> ali socialne zakonodaje s strani izvajalca pogodbe ali njegovega podizvajalca</w:t>
      </w:r>
      <w:r w:rsidR="000A0C48">
        <w:t>;</w:t>
      </w:r>
    </w:p>
    <w:p w14:paraId="4402C92B" w14:textId="45A12C17" w:rsidR="000A0C48" w:rsidRDefault="67648702" w:rsidP="000A0C48">
      <w:pPr>
        <w:pStyle w:val="Nastevanje1"/>
      </w:pPr>
      <w:r>
        <w:t xml:space="preserve">Če bo posamezni naročnik seznanjen, da je </w:t>
      </w:r>
      <w:r w:rsidR="000A0C48">
        <w:t>pristojen državni organ pri izvajalcu pogodbe ali njegovemu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734C49" w14:textId="77777777" w:rsidR="000A0C48" w:rsidRPr="00CD50DD" w:rsidRDefault="000A0C48" w:rsidP="00860BDB"/>
    <w:p w14:paraId="6943ECCB" w14:textId="72422E00" w:rsidR="6B8A9319" w:rsidRPr="004E7C82" w:rsidRDefault="6B8A9319" w:rsidP="004E7C82">
      <w:pPr>
        <w:pStyle w:val="NavadenPred"/>
      </w:pPr>
      <w:r w:rsidRPr="004E7C82">
        <w:lastRenderedPageBreak/>
        <w:t xml:space="preserve">V primeru seznanitve </w:t>
      </w:r>
      <w:r w:rsidR="3284D728" w:rsidRPr="004E7C82">
        <w:t xml:space="preserve">posameznega </w:t>
      </w:r>
      <w:r w:rsidRPr="004E7C82">
        <w:t xml:space="preserve">naročnika s kršitvijo bo le-ta o tem obvestil </w:t>
      </w:r>
      <w:r w:rsidR="004E7C82" w:rsidRPr="004E7C82">
        <w:t>naročnika krovne pogodbe</w:t>
      </w:r>
      <w:r w:rsidRPr="004E7C82">
        <w:t xml:space="preserve"> v desetih dneh</w:t>
      </w:r>
      <w:r w:rsidR="004E7C82" w:rsidRPr="004E7C82">
        <w:t>, ta pa bo o tem seznanil izvajalca skladno z določili krovne pogodbe</w:t>
      </w:r>
      <w:r w:rsidRPr="004E7C82">
        <w:t xml:space="preserve">. </w:t>
      </w:r>
    </w:p>
    <w:p w14:paraId="4BA3A2F4" w14:textId="77777777" w:rsidR="0086621F" w:rsidRPr="00CD50DD" w:rsidRDefault="001E3B1B" w:rsidP="001E3B1B">
      <w:pPr>
        <w:pStyle w:val="Naslov2"/>
      </w:pPr>
      <w:r>
        <w:t>S</w:t>
      </w:r>
      <w:r w:rsidR="0086621F" w:rsidRPr="00CD50DD">
        <w:t>prememb</w:t>
      </w:r>
      <w:r>
        <w:t>e in v</w:t>
      </w:r>
      <w:r w:rsidRPr="00CD50DD">
        <w:t>eljavnost</w:t>
      </w:r>
      <w:r w:rsidR="0086621F" w:rsidRPr="00CD50DD">
        <w:t xml:space="preserve"> pogodbe</w:t>
      </w:r>
    </w:p>
    <w:p w14:paraId="5FAF58C9" w14:textId="77777777" w:rsidR="0086621F" w:rsidRPr="00CD50DD" w:rsidRDefault="0086621F" w:rsidP="00A24EB2">
      <w:pPr>
        <w:pStyle w:val="Naslov3"/>
      </w:pPr>
      <w:r w:rsidRPr="00CD50DD">
        <w:t>člen</w:t>
      </w:r>
    </w:p>
    <w:p w14:paraId="64EDF14E" w14:textId="77777777" w:rsidR="00505165" w:rsidRDefault="00A44926" w:rsidP="001E3B1B">
      <w:r w:rsidRPr="001E3B1B">
        <w:t>Pogodba se lahko spremeni ali dopolni s pisnim aneksom, ki ga sprejmeta in podpišeta obe pogodbeni stranki.</w:t>
      </w:r>
    </w:p>
    <w:p w14:paraId="174F38D2" w14:textId="77777777" w:rsidR="001E3B1B" w:rsidRPr="001E3B1B" w:rsidRDefault="001E3B1B" w:rsidP="001E3B1B"/>
    <w:p w14:paraId="554390F4" w14:textId="396FA11D" w:rsidR="00A44926" w:rsidRPr="000A0C48" w:rsidRDefault="00A44926" w:rsidP="001E3B1B">
      <w:r w:rsidRPr="000A0C48">
        <w:t>V primeru dodatnih del (npr. zaradi zakonskih sprememb)</w:t>
      </w:r>
      <w:r w:rsidR="00505165" w:rsidRPr="000A0C48">
        <w:t xml:space="preserve"> lahko</w:t>
      </w:r>
      <w:r w:rsidRPr="000A0C48">
        <w:t xml:space="preserve"> </w:t>
      </w:r>
      <w:r w:rsidR="001E3B1B" w:rsidRPr="000A0C48">
        <w:t xml:space="preserve">posamični </w:t>
      </w:r>
      <w:r w:rsidRPr="000A0C48">
        <w:t>naročnik sklene aneks na podlagi</w:t>
      </w:r>
      <w:r w:rsidR="00A24EB2" w:rsidRPr="000A0C48">
        <w:t xml:space="preserve"> </w:t>
      </w:r>
      <w:r w:rsidRPr="000A0C48">
        <w:t>določb prvega odstavka 95. člena ZJN-3 za povečanje vrednosti pogodbe</w:t>
      </w:r>
      <w:r w:rsidR="00505165" w:rsidRPr="000A0C48">
        <w:t xml:space="preserve"> za</w:t>
      </w:r>
      <w:r w:rsidRPr="000A0C48">
        <w:t xml:space="preserve"> največ za 30</w:t>
      </w:r>
      <w:r w:rsidR="00505165" w:rsidRPr="000A0C48">
        <w:t xml:space="preserve"> (trideset) odstotkov</w:t>
      </w:r>
      <w:r w:rsidRPr="000A0C48">
        <w:t xml:space="preserve">. </w:t>
      </w:r>
      <w:r w:rsidR="00505165" w:rsidRPr="000A0C48">
        <w:t xml:space="preserve">O potrebi </w:t>
      </w:r>
      <w:r w:rsidRPr="000A0C48">
        <w:t>po sklenitvi aneksa</w:t>
      </w:r>
      <w:r w:rsidR="00505165" w:rsidRPr="000A0C48">
        <w:t xml:space="preserve"> posamezni naročnik </w:t>
      </w:r>
      <w:r w:rsidRPr="000A0C48">
        <w:t>najprej</w:t>
      </w:r>
      <w:r w:rsidR="00A24EB2" w:rsidRPr="000A0C48">
        <w:t xml:space="preserve"> </w:t>
      </w:r>
      <w:r w:rsidR="00505165" w:rsidRPr="000A0C48">
        <w:t xml:space="preserve">obvesti </w:t>
      </w:r>
      <w:r w:rsidR="007F6B35">
        <w:t>IRSOE</w:t>
      </w:r>
      <w:r w:rsidRPr="000A0C48">
        <w:t>, da</w:t>
      </w:r>
      <w:r w:rsidR="00505165" w:rsidRPr="000A0C48">
        <w:t xml:space="preserve"> le-ta</w:t>
      </w:r>
      <w:r w:rsidRPr="000A0C48">
        <w:t xml:space="preserve"> sklene aneks h krovni pogodbi, </w:t>
      </w:r>
      <w:r w:rsidR="00505165" w:rsidRPr="000A0C48">
        <w:t xml:space="preserve">šele </w:t>
      </w:r>
      <w:r w:rsidR="001E3B1B" w:rsidRPr="000A0C48">
        <w:t xml:space="preserve">po podpisu aneksa h krovni pogodbi lahko </w:t>
      </w:r>
      <w:r w:rsidR="00505165" w:rsidRPr="000A0C48">
        <w:t xml:space="preserve">posamezni </w:t>
      </w:r>
      <w:r w:rsidRPr="000A0C48">
        <w:t>naročnik sklene aneks k neposredni pogodbi.</w:t>
      </w:r>
    </w:p>
    <w:p w14:paraId="1C1CB11E" w14:textId="77777777" w:rsidR="001E3B1B" w:rsidRPr="001E3B1B" w:rsidRDefault="001E3B1B" w:rsidP="001E3B1B"/>
    <w:p w14:paraId="13C38286" w14:textId="77777777" w:rsidR="001E3B1B" w:rsidRPr="001E3B1B" w:rsidRDefault="001E3B1B" w:rsidP="001E3B1B">
      <w:r w:rsidRPr="001E3B1B">
        <w:t>Če katerakoli od pogodbenih določb je ali postane neveljavna, to ne vpliva na ostale pogodbene določbe. Neveljavna določba se nadomesti z veljavno, ki mora čimbolj ustrezati namenu, ki ga je želela doseči neveljavna določba.</w:t>
      </w:r>
    </w:p>
    <w:p w14:paraId="4E73121D" w14:textId="77777777" w:rsidR="001E3B1B" w:rsidRDefault="001E3B1B" w:rsidP="001E3B1B"/>
    <w:p w14:paraId="4FB2DEFA" w14:textId="67659AF7" w:rsidR="00AE4BE7" w:rsidRDefault="001E3B1B" w:rsidP="001E3B1B">
      <w:r w:rsidRPr="001E3B1B">
        <w:t>Pogodba stopi v veljavo z dnem podpisa obeh pogodbenih strank, če pogodbo podpišeta na isti dan</w:t>
      </w:r>
      <w:r>
        <w:t>,</w:t>
      </w:r>
      <w:r w:rsidRPr="001E3B1B">
        <w:t xml:space="preserve"> oziroma z dnem, ko zadnja od pogodbenih strank podpiše pogodbo</w:t>
      </w:r>
      <w:r w:rsidR="000A0C48">
        <w:t>,</w:t>
      </w:r>
      <w:r w:rsidRPr="001E3B1B">
        <w:t xml:space="preserve"> in velja </w:t>
      </w:r>
      <w:r w:rsidR="007F6B35">
        <w:t>24</w:t>
      </w:r>
      <w:r w:rsidRPr="001E3B1B">
        <w:t xml:space="preserve"> mesecev</w:t>
      </w:r>
      <w:r w:rsidR="000A0C48">
        <w:t xml:space="preserve"> od podpisa krovne pogodbe</w:t>
      </w:r>
      <w:r w:rsidRPr="001E3B1B">
        <w:t>. Če je pogodba obojestransko podpisana pred 1. 1. 202</w:t>
      </w:r>
      <w:r w:rsidR="007F6B35">
        <w:t>5</w:t>
      </w:r>
      <w:r w:rsidRPr="001E3B1B">
        <w:t>, začne veljati od 1. 1. 202</w:t>
      </w:r>
      <w:r w:rsidR="007F6B35">
        <w:t>5</w:t>
      </w:r>
      <w:r w:rsidRPr="001E3B1B">
        <w:t xml:space="preserve"> dalje.</w:t>
      </w:r>
    </w:p>
    <w:p w14:paraId="1C2108F2" w14:textId="77777777" w:rsidR="0086621F" w:rsidRPr="00CD50DD" w:rsidRDefault="00291181" w:rsidP="00BF3AA8">
      <w:pPr>
        <w:pStyle w:val="Naslov2"/>
      </w:pPr>
      <w:r w:rsidRPr="00CD50DD">
        <w:t>Končne</w:t>
      </w:r>
      <w:r w:rsidR="00C43A62" w:rsidRPr="00CD50DD">
        <w:t xml:space="preserve"> in</w:t>
      </w:r>
      <w:r w:rsidR="00BE7FE7" w:rsidRPr="00CD50DD">
        <w:t xml:space="preserve"> </w:t>
      </w:r>
      <w:r w:rsidR="00C43A62" w:rsidRPr="00CD50DD">
        <w:t>prehodne</w:t>
      </w:r>
      <w:r w:rsidRPr="00CD50DD">
        <w:t xml:space="preserve"> določbe</w:t>
      </w:r>
    </w:p>
    <w:p w14:paraId="3A60E383" w14:textId="77777777" w:rsidR="0086621F" w:rsidRPr="00CD50DD" w:rsidRDefault="0086621F" w:rsidP="00A24EB2">
      <w:pPr>
        <w:pStyle w:val="Naslov3"/>
      </w:pPr>
      <w:r w:rsidRPr="00CD50DD">
        <w:t>člen</w:t>
      </w:r>
    </w:p>
    <w:p w14:paraId="3204E9E3" w14:textId="0BF6ABB0" w:rsidR="00C43A62" w:rsidRPr="00CD50DD" w:rsidRDefault="00C729AB" w:rsidP="00C43A62">
      <w:r w:rsidRPr="00CD50DD">
        <w:t xml:space="preserve">Če </w:t>
      </w:r>
      <w:r w:rsidR="00C43A62" w:rsidRPr="00CD50DD">
        <w:t>bodo nastale okoliščine, ki bodo zahtevale unovčenje finančnega zavarovanja za dobro izvedbo pogodbenih obveznosti, bo</w:t>
      </w:r>
      <w:r w:rsidR="008B201A">
        <w:t xml:space="preserve"> posamezni</w:t>
      </w:r>
      <w:r w:rsidR="00A24EB2">
        <w:t xml:space="preserve"> </w:t>
      </w:r>
      <w:r w:rsidR="00C43A62" w:rsidRPr="00CD50DD">
        <w:t xml:space="preserve">naročnik na podlagi </w:t>
      </w:r>
      <w:r w:rsidR="00CC3CF9" w:rsidRPr="00CD50DD">
        <w:t xml:space="preserve">te </w:t>
      </w:r>
      <w:r w:rsidR="00C43A62" w:rsidRPr="00CD50DD">
        <w:t xml:space="preserve">pogodbe in na podlagi krovne pogodbe uveljavljal svoje pravice iz naslova unovčenja finančnega zavarovanja za dobro izvedbo pogodbenih obveznosti preko </w:t>
      </w:r>
      <w:r w:rsidR="007F6B35">
        <w:t>IRSOE</w:t>
      </w:r>
      <w:r w:rsidR="00C43A62" w:rsidRPr="00CD50DD">
        <w:t xml:space="preserve"> ko</w:t>
      </w:r>
      <w:r w:rsidR="00CC3CF9" w:rsidRPr="00CD50DD">
        <w:t>t</w:t>
      </w:r>
      <w:r w:rsidR="00C43A62" w:rsidRPr="00CD50DD">
        <w:t xml:space="preserve"> podpisnika krovne pogodbe.</w:t>
      </w:r>
    </w:p>
    <w:p w14:paraId="018D8661" w14:textId="77777777" w:rsidR="00CC3CF9" w:rsidRPr="00CD50DD" w:rsidRDefault="00CC3CF9" w:rsidP="00C43A62"/>
    <w:p w14:paraId="2D68F3B5" w14:textId="77777777" w:rsidR="00C43A62" w:rsidRPr="00CD50DD" w:rsidRDefault="00C43A62" w:rsidP="00A24EB2">
      <w:pPr>
        <w:pStyle w:val="Naslov3"/>
      </w:pPr>
      <w:r w:rsidRPr="00CD50DD">
        <w:t>člen</w:t>
      </w:r>
    </w:p>
    <w:p w14:paraId="2E5A30A3" w14:textId="77777777" w:rsidR="00C43A62" w:rsidRPr="00CD50DD" w:rsidRDefault="00C43A62" w:rsidP="00C43A62">
      <w:r w:rsidRPr="00CD50DD">
        <w:t>Pogodbeni stranki spore rešujeta sporazumno. V nasprotnem primeru spore rešuje stvarno pristojno sodišče v Ljubljani po slovenskem pravu.</w:t>
      </w:r>
    </w:p>
    <w:p w14:paraId="55089FF0" w14:textId="77777777" w:rsidR="00C43A62" w:rsidRPr="00CD50DD" w:rsidRDefault="00C43A62" w:rsidP="00C43A62"/>
    <w:p w14:paraId="46EC9DA8" w14:textId="77777777" w:rsidR="00C43A62" w:rsidRPr="00CD50DD" w:rsidRDefault="00C43A62" w:rsidP="00A24EB2">
      <w:pPr>
        <w:pStyle w:val="Naslov3"/>
      </w:pPr>
      <w:r w:rsidRPr="00CD50DD">
        <w:t>člen</w:t>
      </w:r>
    </w:p>
    <w:p w14:paraId="785DDBEB" w14:textId="6F56DB76" w:rsidR="0086621F" w:rsidRPr="00CD50DD" w:rsidRDefault="61CFEBC3" w:rsidP="6433F2EA">
      <w:pPr>
        <w:rPr>
          <w:rFonts w:eastAsia="Arial" w:cs="Arial"/>
        </w:rPr>
      </w:pPr>
      <w:r w:rsidRPr="006D172D">
        <w:t>Pogodba je sestavljena v elektronski obliki in podpisana elektronsko.</w:t>
      </w:r>
    </w:p>
    <w:p w14:paraId="7580CC18" w14:textId="661B3543" w:rsidR="0086621F" w:rsidRPr="00CD50DD" w:rsidRDefault="0086621F" w:rsidP="004A31D3"/>
    <w:p w14:paraId="6922B72B" w14:textId="77777777" w:rsidR="000B08DD" w:rsidRDefault="000B08DD" w:rsidP="004A31D3"/>
    <w:p w14:paraId="73D9CF99" w14:textId="77777777" w:rsidR="00BF3AA8" w:rsidRPr="00CD50DD" w:rsidRDefault="00BF3AA8" w:rsidP="004A31D3"/>
    <w:tbl>
      <w:tblPr>
        <w:tblW w:w="0" w:type="auto"/>
        <w:tblLook w:val="04A0" w:firstRow="1" w:lastRow="0" w:firstColumn="1" w:lastColumn="0" w:noHBand="0" w:noVBand="1"/>
      </w:tblPr>
      <w:tblGrid>
        <w:gridCol w:w="4821"/>
        <w:gridCol w:w="4818"/>
      </w:tblGrid>
      <w:tr w:rsidR="00BF3AA8" w:rsidRPr="00CD50DD" w14:paraId="6A1A84A4" w14:textId="77777777" w:rsidTr="00093593">
        <w:tc>
          <w:tcPr>
            <w:tcW w:w="4927" w:type="dxa"/>
          </w:tcPr>
          <w:p w14:paraId="05FE1EC4" w14:textId="77777777" w:rsidR="00BF3AA8" w:rsidRPr="00CD50DD" w:rsidRDefault="00BF3AA8" w:rsidP="004A31D3">
            <w:r>
              <w:t>Številka:</w:t>
            </w:r>
          </w:p>
        </w:tc>
        <w:tc>
          <w:tcPr>
            <w:tcW w:w="4928" w:type="dxa"/>
          </w:tcPr>
          <w:p w14:paraId="00EEF430" w14:textId="77777777" w:rsidR="00BF3AA8" w:rsidRPr="00CD50DD" w:rsidRDefault="00BF3AA8" w:rsidP="004A31D3">
            <w:r>
              <w:t>Številka:</w:t>
            </w:r>
          </w:p>
        </w:tc>
      </w:tr>
      <w:tr w:rsidR="00BF3AA8" w:rsidRPr="00CD50DD" w14:paraId="3A40A8D4" w14:textId="77777777" w:rsidTr="00093593">
        <w:tc>
          <w:tcPr>
            <w:tcW w:w="4927" w:type="dxa"/>
          </w:tcPr>
          <w:p w14:paraId="165F720E" w14:textId="77777777" w:rsidR="00BF3AA8" w:rsidRDefault="00BF3AA8" w:rsidP="004A31D3"/>
        </w:tc>
        <w:tc>
          <w:tcPr>
            <w:tcW w:w="4928" w:type="dxa"/>
          </w:tcPr>
          <w:p w14:paraId="66A7464B" w14:textId="77777777" w:rsidR="00BF3AA8" w:rsidRDefault="00BF3AA8" w:rsidP="004A31D3"/>
        </w:tc>
      </w:tr>
      <w:tr w:rsidR="004A31D3" w:rsidRPr="00CD50DD" w14:paraId="3FBC75C0" w14:textId="77777777" w:rsidTr="00093593">
        <w:tc>
          <w:tcPr>
            <w:tcW w:w="4927" w:type="dxa"/>
          </w:tcPr>
          <w:p w14:paraId="5D9990F9" w14:textId="77777777" w:rsidR="004A31D3" w:rsidRPr="00CD50DD" w:rsidRDefault="004A31D3" w:rsidP="004A31D3">
            <w:r w:rsidRPr="00CD50DD">
              <w:t>Kraj in datum:</w:t>
            </w:r>
          </w:p>
        </w:tc>
        <w:tc>
          <w:tcPr>
            <w:tcW w:w="4928" w:type="dxa"/>
          </w:tcPr>
          <w:p w14:paraId="675B96FE" w14:textId="77777777" w:rsidR="004A31D3" w:rsidRPr="00CD50DD" w:rsidRDefault="004A31D3" w:rsidP="004A31D3">
            <w:r w:rsidRPr="00CD50DD">
              <w:t>Kraj in datum:</w:t>
            </w:r>
          </w:p>
        </w:tc>
      </w:tr>
      <w:tr w:rsidR="004A31D3" w:rsidRPr="00CD50DD" w14:paraId="4A59F112" w14:textId="77777777" w:rsidTr="00093593">
        <w:tc>
          <w:tcPr>
            <w:tcW w:w="4927" w:type="dxa"/>
          </w:tcPr>
          <w:p w14:paraId="3BFE1AAC" w14:textId="77777777" w:rsidR="004A31D3" w:rsidRPr="00CD50DD" w:rsidRDefault="004A31D3" w:rsidP="004A31D3"/>
        </w:tc>
        <w:tc>
          <w:tcPr>
            <w:tcW w:w="4928" w:type="dxa"/>
          </w:tcPr>
          <w:p w14:paraId="1E51FCBF" w14:textId="77777777" w:rsidR="004A31D3" w:rsidRPr="00CD50DD" w:rsidRDefault="004A31D3" w:rsidP="004A31D3"/>
        </w:tc>
      </w:tr>
      <w:tr w:rsidR="004A31D3" w:rsidRPr="00CD50DD" w14:paraId="2DA25F31" w14:textId="77777777" w:rsidTr="00093593">
        <w:tc>
          <w:tcPr>
            <w:tcW w:w="4927" w:type="dxa"/>
          </w:tcPr>
          <w:p w14:paraId="77821687" w14:textId="77777777" w:rsidR="004A31D3" w:rsidRPr="00CD50DD" w:rsidRDefault="004A31D3" w:rsidP="004A31D3"/>
        </w:tc>
        <w:tc>
          <w:tcPr>
            <w:tcW w:w="4928" w:type="dxa"/>
          </w:tcPr>
          <w:p w14:paraId="54A734D3" w14:textId="77777777" w:rsidR="004A31D3" w:rsidRPr="00CD50DD" w:rsidRDefault="004A31D3" w:rsidP="004A31D3"/>
        </w:tc>
      </w:tr>
      <w:tr w:rsidR="00774823" w:rsidRPr="00CD50DD" w14:paraId="2D30C15D" w14:textId="77777777" w:rsidTr="00C33126">
        <w:tc>
          <w:tcPr>
            <w:tcW w:w="4927" w:type="dxa"/>
          </w:tcPr>
          <w:p w14:paraId="492A9ACA" w14:textId="77777777" w:rsidR="00774823" w:rsidRPr="00CD50DD" w:rsidRDefault="006E3152" w:rsidP="004A31D3">
            <w:pPr>
              <w:rPr>
                <w:rStyle w:val="Krepko"/>
              </w:rPr>
            </w:pPr>
            <w:r>
              <w:rPr>
                <w:rStyle w:val="Krepko"/>
              </w:rPr>
              <w:t>Posamezni n</w:t>
            </w:r>
            <w:r w:rsidR="00774823" w:rsidRPr="00CD50DD">
              <w:rPr>
                <w:rStyle w:val="Krepko"/>
              </w:rPr>
              <w:t>aročnik:</w:t>
            </w:r>
          </w:p>
        </w:tc>
        <w:tc>
          <w:tcPr>
            <w:tcW w:w="4928" w:type="dxa"/>
          </w:tcPr>
          <w:p w14:paraId="028115DF" w14:textId="77777777" w:rsidR="00774823" w:rsidRPr="00CD50DD" w:rsidRDefault="00774823" w:rsidP="004A31D3">
            <w:pPr>
              <w:rPr>
                <w:rStyle w:val="Krepko"/>
              </w:rPr>
            </w:pPr>
            <w:r w:rsidRPr="00CD50DD">
              <w:rPr>
                <w:rStyle w:val="Krepko"/>
              </w:rPr>
              <w:t>Izvajalec:</w:t>
            </w:r>
          </w:p>
        </w:tc>
      </w:tr>
      <w:tr w:rsidR="00774823" w:rsidRPr="00CD50DD" w14:paraId="53A7EE68" w14:textId="77777777" w:rsidTr="00C33126">
        <w:tc>
          <w:tcPr>
            <w:tcW w:w="4927" w:type="dxa"/>
          </w:tcPr>
          <w:p w14:paraId="4276CCDA" w14:textId="77777777" w:rsidR="00774823" w:rsidRPr="00CD50DD" w:rsidRDefault="00774823" w:rsidP="004A31D3"/>
        </w:tc>
        <w:tc>
          <w:tcPr>
            <w:tcW w:w="4928" w:type="dxa"/>
          </w:tcPr>
          <w:p w14:paraId="629D9D49" w14:textId="77777777" w:rsidR="00774823" w:rsidRPr="00CD50DD" w:rsidRDefault="00774823" w:rsidP="004A31D3"/>
        </w:tc>
      </w:tr>
      <w:tr w:rsidR="00774823" w:rsidRPr="00CD50DD" w14:paraId="410555BF" w14:textId="77777777" w:rsidTr="00C33126">
        <w:tc>
          <w:tcPr>
            <w:tcW w:w="4927" w:type="dxa"/>
          </w:tcPr>
          <w:p w14:paraId="6C71F368" w14:textId="77777777" w:rsidR="00774823" w:rsidRPr="00CD50DD" w:rsidRDefault="00774823" w:rsidP="004A31D3"/>
        </w:tc>
        <w:tc>
          <w:tcPr>
            <w:tcW w:w="4928" w:type="dxa"/>
          </w:tcPr>
          <w:p w14:paraId="6A93BEA3" w14:textId="77777777" w:rsidR="00774823" w:rsidRPr="00CD50DD" w:rsidRDefault="00774823" w:rsidP="004A31D3"/>
        </w:tc>
      </w:tr>
    </w:tbl>
    <w:p w14:paraId="04B754C3" w14:textId="77777777" w:rsidR="00362FFE" w:rsidRPr="00CD50DD" w:rsidRDefault="00362FFE" w:rsidP="00362FFE"/>
    <w:sectPr w:rsidR="00362FFE" w:rsidRPr="00CD50DD" w:rsidSect="00B21022">
      <w:headerReference w:type="default" r:id="rId11"/>
      <w:footerReference w:type="even" r:id="rId12"/>
      <w:footerReference w:type="default" r:id="rId13"/>
      <w:endnotePr>
        <w:numFmt w:val="decimal"/>
      </w:endnotePr>
      <w:type w:val="continuous"/>
      <w:pgSz w:w="11907" w:h="16840" w:code="9"/>
      <w:pgMar w:top="1701" w:right="1134" w:bottom="1701" w:left="1134" w:header="851" w:footer="851"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22CA7" w14:textId="77777777" w:rsidR="002C4DA8" w:rsidRDefault="002C4DA8">
      <w:pPr>
        <w:spacing w:line="20" w:lineRule="exact"/>
      </w:pPr>
    </w:p>
  </w:endnote>
  <w:endnote w:type="continuationSeparator" w:id="0">
    <w:p w14:paraId="33AFCC3F" w14:textId="77777777" w:rsidR="002C4DA8" w:rsidRDefault="002C4DA8">
      <w:r>
        <w:t xml:space="preserve"> </w:t>
      </w:r>
    </w:p>
  </w:endnote>
  <w:endnote w:type="continuationNotice" w:id="1">
    <w:p w14:paraId="523FF1FE" w14:textId="77777777" w:rsidR="002C4DA8" w:rsidRDefault="002C4DA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73CFB" w14:textId="77777777" w:rsidR="004B7455" w:rsidRDefault="004B7455">
    <w:pPr>
      <w:pStyle w:val="Noga"/>
      <w:ind w:right="360"/>
      <w:jc w:val="center"/>
    </w:pPr>
    <w:r>
      <w:rPr>
        <w:rStyle w:val="tevilkastrani"/>
      </w:rPr>
      <w:fldChar w:fldCharType="begin"/>
    </w:r>
    <w:r>
      <w:rPr>
        <w:rStyle w:val="tevilkastrani"/>
      </w:rPr>
      <w:instrText xml:space="preserve"> PAGE </w:instrText>
    </w:r>
    <w:r>
      <w:rPr>
        <w:rStyle w:val="tevilkastrani"/>
      </w:rPr>
      <w:fldChar w:fldCharType="separate"/>
    </w:r>
    <w:r w:rsidR="005F3FAB">
      <w:rPr>
        <w:rStyle w:val="tevilkastrani"/>
        <w:noProof/>
      </w:rPr>
      <w:t>6</w:t>
    </w:r>
    <w:r>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94CFD" w14:textId="77777777" w:rsidR="004B7455" w:rsidRDefault="004B7455">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5F3FAB">
      <w:rPr>
        <w:rStyle w:val="tevilkastrani"/>
        <w:noProof/>
      </w:rPr>
      <w:t>1</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D86BD" w14:textId="77777777" w:rsidR="002C4DA8" w:rsidRDefault="002C4DA8">
      <w:r>
        <w:separator/>
      </w:r>
    </w:p>
  </w:footnote>
  <w:footnote w:type="continuationSeparator" w:id="0">
    <w:p w14:paraId="2418545F" w14:textId="77777777" w:rsidR="002C4DA8" w:rsidRDefault="002C4DA8">
      <w:r>
        <w:continuationSeparator/>
      </w:r>
    </w:p>
  </w:footnote>
  <w:footnote w:type="continuationNotice" w:id="1">
    <w:p w14:paraId="3A3A7709" w14:textId="77777777" w:rsidR="00C97472" w:rsidRDefault="00C974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278C" w14:textId="77777777" w:rsidR="00D447D9" w:rsidRPr="00D447D9" w:rsidRDefault="00D447D9" w:rsidP="00D447D9">
    <w:pPr>
      <w:pStyle w:val="Glava"/>
      <w:jc w:val="left"/>
      <w:rPr>
        <w:sz w:val="18"/>
        <w:szCs w:val="18"/>
      </w:rPr>
    </w:pPr>
    <w:r w:rsidRPr="00D447D9">
      <w:rPr>
        <w:sz w:val="18"/>
        <w:szCs w:val="18"/>
      </w:rPr>
      <w:t>Vzorec neposredne pogodbe</w:t>
    </w:r>
  </w:p>
  <w:p w14:paraId="6CED15CD" w14:textId="77777777" w:rsidR="00D447D9" w:rsidRDefault="00D447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7343"/>
    <w:multiLevelType w:val="hybridMultilevel"/>
    <w:tmpl w:val="8438CD0E"/>
    <w:lvl w:ilvl="0" w:tplc="32FA03BC">
      <w:start w:val="1"/>
      <w:numFmt w:val="bullet"/>
      <w:pStyle w:val="Nastevanje1"/>
      <w:lvlText w:val=""/>
      <w:lvlJc w:val="left"/>
      <w:pPr>
        <w:ind w:left="644" w:hanging="360"/>
      </w:pPr>
      <w:rPr>
        <w:rFonts w:ascii="Wingdings" w:hAnsi="Wingdings" w:hint="default"/>
        <w:color w:val="FF0000"/>
        <w:sz w:val="16"/>
        <w:szCs w:val="16"/>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40702E4"/>
    <w:multiLevelType w:val="hybridMultilevel"/>
    <w:tmpl w:val="14E4C5A2"/>
    <w:lvl w:ilvl="0" w:tplc="70783614">
      <w:start w:val="1"/>
      <w:numFmt w:val="bullet"/>
      <w:pStyle w:val="Nastevanje2"/>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2A761BF4"/>
    <w:multiLevelType w:val="hybridMultilevel"/>
    <w:tmpl w:val="23387960"/>
    <w:lvl w:ilvl="0" w:tplc="B28E678C">
      <w:start w:val="1"/>
      <w:numFmt w:val="decimal"/>
      <w:pStyle w:val="Clen"/>
      <w:lvlText w:val="%1."/>
      <w:lvlJc w:val="center"/>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5174B11"/>
    <w:multiLevelType w:val="hybridMultilevel"/>
    <w:tmpl w:val="42700E36"/>
    <w:lvl w:ilvl="0" w:tplc="FAA65320">
      <w:start w:val="1"/>
      <w:numFmt w:val="decimal"/>
      <w:pStyle w:val="Naslov3"/>
      <w:lvlText w:val="%1."/>
      <w:lvlJc w:val="left"/>
      <w:pPr>
        <w:ind w:left="720" w:hanging="360"/>
      </w:pPr>
      <w:rPr>
        <w:rFonts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B6F2703"/>
    <w:multiLevelType w:val="hybridMultilevel"/>
    <w:tmpl w:val="9F8A226C"/>
    <w:lvl w:ilvl="0" w:tplc="74CC3708">
      <w:start w:val="1"/>
      <w:numFmt w:val="decimal"/>
      <w:pStyle w:val="Seznam"/>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7205331">
    <w:abstractNumId w:val="0"/>
  </w:num>
  <w:num w:numId="2" w16cid:durableId="2122602581">
    <w:abstractNumId w:val="2"/>
  </w:num>
  <w:num w:numId="3" w16cid:durableId="265845577">
    <w:abstractNumId w:val="3"/>
  </w:num>
  <w:num w:numId="4" w16cid:durableId="1811284782">
    <w:abstractNumId w:val="4"/>
  </w:num>
  <w:num w:numId="5" w16cid:durableId="208221285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04"/>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2BB"/>
    <w:rsid w:val="0002147A"/>
    <w:rsid w:val="000253CB"/>
    <w:rsid w:val="00030010"/>
    <w:rsid w:val="0003184B"/>
    <w:rsid w:val="000360CD"/>
    <w:rsid w:val="00040CE3"/>
    <w:rsid w:val="00042E11"/>
    <w:rsid w:val="000450CB"/>
    <w:rsid w:val="000720D3"/>
    <w:rsid w:val="00084381"/>
    <w:rsid w:val="0009193E"/>
    <w:rsid w:val="00091B0E"/>
    <w:rsid w:val="00091E24"/>
    <w:rsid w:val="00093593"/>
    <w:rsid w:val="0009415C"/>
    <w:rsid w:val="000A0C48"/>
    <w:rsid w:val="000A5766"/>
    <w:rsid w:val="000A67F8"/>
    <w:rsid w:val="000B08DD"/>
    <w:rsid w:val="000B5BA8"/>
    <w:rsid w:val="000C3495"/>
    <w:rsid w:val="000E4B69"/>
    <w:rsid w:val="000E64A8"/>
    <w:rsid w:val="000F0E0B"/>
    <w:rsid w:val="001063F4"/>
    <w:rsid w:val="00110629"/>
    <w:rsid w:val="001176F7"/>
    <w:rsid w:val="00117B5D"/>
    <w:rsid w:val="00120F62"/>
    <w:rsid w:val="001222A3"/>
    <w:rsid w:val="00122559"/>
    <w:rsid w:val="0014257A"/>
    <w:rsid w:val="00154629"/>
    <w:rsid w:val="00163F4F"/>
    <w:rsid w:val="00166327"/>
    <w:rsid w:val="001755A9"/>
    <w:rsid w:val="001757EB"/>
    <w:rsid w:val="00191AFE"/>
    <w:rsid w:val="001A2A72"/>
    <w:rsid w:val="001A5687"/>
    <w:rsid w:val="001C47D6"/>
    <w:rsid w:val="001C4829"/>
    <w:rsid w:val="001C7A62"/>
    <w:rsid w:val="001E3B1B"/>
    <w:rsid w:val="001E4F52"/>
    <w:rsid w:val="001F466D"/>
    <w:rsid w:val="001F58FE"/>
    <w:rsid w:val="00200EA6"/>
    <w:rsid w:val="00216E96"/>
    <w:rsid w:val="0022161D"/>
    <w:rsid w:val="0024003F"/>
    <w:rsid w:val="0028122D"/>
    <w:rsid w:val="0029109E"/>
    <w:rsid w:val="00291181"/>
    <w:rsid w:val="002C4DA8"/>
    <w:rsid w:val="002D1827"/>
    <w:rsid w:val="002D2A1F"/>
    <w:rsid w:val="002D7AC8"/>
    <w:rsid w:val="002E4EB1"/>
    <w:rsid w:val="002E65E7"/>
    <w:rsid w:val="002E6838"/>
    <w:rsid w:val="00303BD5"/>
    <w:rsid w:val="00306908"/>
    <w:rsid w:val="00315391"/>
    <w:rsid w:val="0033564E"/>
    <w:rsid w:val="00354CE9"/>
    <w:rsid w:val="00360EFE"/>
    <w:rsid w:val="00362FFE"/>
    <w:rsid w:val="00365016"/>
    <w:rsid w:val="00365E4B"/>
    <w:rsid w:val="00367B5D"/>
    <w:rsid w:val="0037466B"/>
    <w:rsid w:val="003B2F9F"/>
    <w:rsid w:val="003B33D0"/>
    <w:rsid w:val="003C12C4"/>
    <w:rsid w:val="003C6371"/>
    <w:rsid w:val="003D6439"/>
    <w:rsid w:val="003D6C1E"/>
    <w:rsid w:val="003F2843"/>
    <w:rsid w:val="00402124"/>
    <w:rsid w:val="004135BB"/>
    <w:rsid w:val="00420C5D"/>
    <w:rsid w:val="004233F4"/>
    <w:rsid w:val="0042640D"/>
    <w:rsid w:val="00433E66"/>
    <w:rsid w:val="00447BA0"/>
    <w:rsid w:val="00453B88"/>
    <w:rsid w:val="00464CC6"/>
    <w:rsid w:val="0049066A"/>
    <w:rsid w:val="004A2528"/>
    <w:rsid w:val="004A31D3"/>
    <w:rsid w:val="004A63F5"/>
    <w:rsid w:val="004B394B"/>
    <w:rsid w:val="004B3FDD"/>
    <w:rsid w:val="004B7455"/>
    <w:rsid w:val="004C5F95"/>
    <w:rsid w:val="004D21E8"/>
    <w:rsid w:val="004D2C5D"/>
    <w:rsid w:val="004E4D2E"/>
    <w:rsid w:val="004E7C82"/>
    <w:rsid w:val="00505165"/>
    <w:rsid w:val="005071F3"/>
    <w:rsid w:val="00515D50"/>
    <w:rsid w:val="0052683A"/>
    <w:rsid w:val="0052766E"/>
    <w:rsid w:val="005428BF"/>
    <w:rsid w:val="005436CF"/>
    <w:rsid w:val="00546A53"/>
    <w:rsid w:val="00571549"/>
    <w:rsid w:val="00572116"/>
    <w:rsid w:val="005739C0"/>
    <w:rsid w:val="00585929"/>
    <w:rsid w:val="00585CFB"/>
    <w:rsid w:val="005C454D"/>
    <w:rsid w:val="005D47E4"/>
    <w:rsid w:val="005D7510"/>
    <w:rsid w:val="005E69F6"/>
    <w:rsid w:val="005F3FAB"/>
    <w:rsid w:val="00613DCD"/>
    <w:rsid w:val="0061682A"/>
    <w:rsid w:val="00616DBC"/>
    <w:rsid w:val="006220CC"/>
    <w:rsid w:val="00633D43"/>
    <w:rsid w:val="006530C3"/>
    <w:rsid w:val="00655080"/>
    <w:rsid w:val="00667C9C"/>
    <w:rsid w:val="006701F1"/>
    <w:rsid w:val="006838D6"/>
    <w:rsid w:val="006B0BE5"/>
    <w:rsid w:val="006B366E"/>
    <w:rsid w:val="006C123A"/>
    <w:rsid w:val="006C3A56"/>
    <w:rsid w:val="006C66D6"/>
    <w:rsid w:val="006C77D1"/>
    <w:rsid w:val="006D172D"/>
    <w:rsid w:val="006DAAAB"/>
    <w:rsid w:val="006E2AE4"/>
    <w:rsid w:val="006E2D00"/>
    <w:rsid w:val="006E2E35"/>
    <w:rsid w:val="006E3152"/>
    <w:rsid w:val="006E7C06"/>
    <w:rsid w:val="006F4A5F"/>
    <w:rsid w:val="006F565A"/>
    <w:rsid w:val="0070044B"/>
    <w:rsid w:val="00712B68"/>
    <w:rsid w:val="00715BC8"/>
    <w:rsid w:val="00721106"/>
    <w:rsid w:val="007274BB"/>
    <w:rsid w:val="0073127F"/>
    <w:rsid w:val="00732712"/>
    <w:rsid w:val="00735984"/>
    <w:rsid w:val="0074441B"/>
    <w:rsid w:val="007500D8"/>
    <w:rsid w:val="007620C5"/>
    <w:rsid w:val="00763395"/>
    <w:rsid w:val="00774823"/>
    <w:rsid w:val="007902BB"/>
    <w:rsid w:val="007A1A43"/>
    <w:rsid w:val="007A56CA"/>
    <w:rsid w:val="007C1143"/>
    <w:rsid w:val="007F1FE4"/>
    <w:rsid w:val="007F4273"/>
    <w:rsid w:val="007F6B35"/>
    <w:rsid w:val="00804FCE"/>
    <w:rsid w:val="008272C1"/>
    <w:rsid w:val="00852C65"/>
    <w:rsid w:val="00860BDB"/>
    <w:rsid w:val="0086621F"/>
    <w:rsid w:val="00875B45"/>
    <w:rsid w:val="00875F75"/>
    <w:rsid w:val="008850C9"/>
    <w:rsid w:val="00897530"/>
    <w:rsid w:val="008A1D77"/>
    <w:rsid w:val="008B201A"/>
    <w:rsid w:val="008C2078"/>
    <w:rsid w:val="008C7DA0"/>
    <w:rsid w:val="008E68A7"/>
    <w:rsid w:val="008F2572"/>
    <w:rsid w:val="009047D0"/>
    <w:rsid w:val="00905035"/>
    <w:rsid w:val="0091597F"/>
    <w:rsid w:val="0092166A"/>
    <w:rsid w:val="00923D15"/>
    <w:rsid w:val="00925876"/>
    <w:rsid w:val="00940660"/>
    <w:rsid w:val="0095366C"/>
    <w:rsid w:val="0095402A"/>
    <w:rsid w:val="0095424F"/>
    <w:rsid w:val="00976355"/>
    <w:rsid w:val="00985C8E"/>
    <w:rsid w:val="0099109A"/>
    <w:rsid w:val="009929CB"/>
    <w:rsid w:val="00993B18"/>
    <w:rsid w:val="009943F5"/>
    <w:rsid w:val="009A1739"/>
    <w:rsid w:val="009C10AF"/>
    <w:rsid w:val="009C3EC4"/>
    <w:rsid w:val="009D6A9D"/>
    <w:rsid w:val="009D7385"/>
    <w:rsid w:val="009E240F"/>
    <w:rsid w:val="009F6D59"/>
    <w:rsid w:val="00A06461"/>
    <w:rsid w:val="00A078AD"/>
    <w:rsid w:val="00A1053B"/>
    <w:rsid w:val="00A24EB2"/>
    <w:rsid w:val="00A251BC"/>
    <w:rsid w:val="00A312F4"/>
    <w:rsid w:val="00A31E31"/>
    <w:rsid w:val="00A34261"/>
    <w:rsid w:val="00A37EAA"/>
    <w:rsid w:val="00A44926"/>
    <w:rsid w:val="00A60B54"/>
    <w:rsid w:val="00A70EFD"/>
    <w:rsid w:val="00A77A82"/>
    <w:rsid w:val="00A85C8D"/>
    <w:rsid w:val="00A864F9"/>
    <w:rsid w:val="00AA0E9D"/>
    <w:rsid w:val="00AA36BD"/>
    <w:rsid w:val="00AA4403"/>
    <w:rsid w:val="00AB59BE"/>
    <w:rsid w:val="00AC2F88"/>
    <w:rsid w:val="00AD7DEC"/>
    <w:rsid w:val="00AE047E"/>
    <w:rsid w:val="00AE48B3"/>
    <w:rsid w:val="00AE4BE7"/>
    <w:rsid w:val="00AE7FBB"/>
    <w:rsid w:val="00AF4A80"/>
    <w:rsid w:val="00B02510"/>
    <w:rsid w:val="00B0296D"/>
    <w:rsid w:val="00B032D4"/>
    <w:rsid w:val="00B1426F"/>
    <w:rsid w:val="00B1533E"/>
    <w:rsid w:val="00B173DA"/>
    <w:rsid w:val="00B21022"/>
    <w:rsid w:val="00B2166F"/>
    <w:rsid w:val="00B36934"/>
    <w:rsid w:val="00B553E0"/>
    <w:rsid w:val="00B804E6"/>
    <w:rsid w:val="00B92914"/>
    <w:rsid w:val="00BB4A8A"/>
    <w:rsid w:val="00BC3597"/>
    <w:rsid w:val="00BD2945"/>
    <w:rsid w:val="00BE1239"/>
    <w:rsid w:val="00BE2DD7"/>
    <w:rsid w:val="00BE5BD1"/>
    <w:rsid w:val="00BE794F"/>
    <w:rsid w:val="00BE7FE7"/>
    <w:rsid w:val="00BF3AA8"/>
    <w:rsid w:val="00C03B69"/>
    <w:rsid w:val="00C06160"/>
    <w:rsid w:val="00C069BE"/>
    <w:rsid w:val="00C07CA9"/>
    <w:rsid w:val="00C10437"/>
    <w:rsid w:val="00C15B1D"/>
    <w:rsid w:val="00C230B6"/>
    <w:rsid w:val="00C27C48"/>
    <w:rsid w:val="00C33126"/>
    <w:rsid w:val="00C35054"/>
    <w:rsid w:val="00C4235C"/>
    <w:rsid w:val="00C43A62"/>
    <w:rsid w:val="00C47FC3"/>
    <w:rsid w:val="00C53702"/>
    <w:rsid w:val="00C55C50"/>
    <w:rsid w:val="00C729AB"/>
    <w:rsid w:val="00C74039"/>
    <w:rsid w:val="00C870F6"/>
    <w:rsid w:val="00C97472"/>
    <w:rsid w:val="00CC2561"/>
    <w:rsid w:val="00CC3CF9"/>
    <w:rsid w:val="00CD50DD"/>
    <w:rsid w:val="00CE2E93"/>
    <w:rsid w:val="00CE481E"/>
    <w:rsid w:val="00CF0E07"/>
    <w:rsid w:val="00D447D9"/>
    <w:rsid w:val="00D535DA"/>
    <w:rsid w:val="00D554DC"/>
    <w:rsid w:val="00D66AF9"/>
    <w:rsid w:val="00D75868"/>
    <w:rsid w:val="00D76011"/>
    <w:rsid w:val="00D83F9C"/>
    <w:rsid w:val="00D8697C"/>
    <w:rsid w:val="00D95C1D"/>
    <w:rsid w:val="00DA7FFC"/>
    <w:rsid w:val="00DB5232"/>
    <w:rsid w:val="00DD43CA"/>
    <w:rsid w:val="00DE03D9"/>
    <w:rsid w:val="00DE08A5"/>
    <w:rsid w:val="00DE6061"/>
    <w:rsid w:val="00DF51FC"/>
    <w:rsid w:val="00E13A97"/>
    <w:rsid w:val="00E200BA"/>
    <w:rsid w:val="00E214AD"/>
    <w:rsid w:val="00E217DD"/>
    <w:rsid w:val="00E35657"/>
    <w:rsid w:val="00E372BD"/>
    <w:rsid w:val="00E44A64"/>
    <w:rsid w:val="00E46B9A"/>
    <w:rsid w:val="00E70791"/>
    <w:rsid w:val="00E729A0"/>
    <w:rsid w:val="00E7433D"/>
    <w:rsid w:val="00E77DA3"/>
    <w:rsid w:val="00E809FD"/>
    <w:rsid w:val="00E923E3"/>
    <w:rsid w:val="00EA587A"/>
    <w:rsid w:val="00EB042E"/>
    <w:rsid w:val="00EB3EA7"/>
    <w:rsid w:val="00EC3104"/>
    <w:rsid w:val="00EC7820"/>
    <w:rsid w:val="00ED0B20"/>
    <w:rsid w:val="00ED659B"/>
    <w:rsid w:val="00EF33DB"/>
    <w:rsid w:val="00F23AA1"/>
    <w:rsid w:val="00F240D0"/>
    <w:rsid w:val="00F3046A"/>
    <w:rsid w:val="00F34F4A"/>
    <w:rsid w:val="00F4773D"/>
    <w:rsid w:val="00F60B09"/>
    <w:rsid w:val="00F64106"/>
    <w:rsid w:val="00F8113F"/>
    <w:rsid w:val="00FA47B4"/>
    <w:rsid w:val="00FC68A4"/>
    <w:rsid w:val="00FF61AB"/>
    <w:rsid w:val="01018658"/>
    <w:rsid w:val="0150A772"/>
    <w:rsid w:val="02158FED"/>
    <w:rsid w:val="022B0212"/>
    <w:rsid w:val="024A7066"/>
    <w:rsid w:val="026B2578"/>
    <w:rsid w:val="0299F456"/>
    <w:rsid w:val="02C5EEB9"/>
    <w:rsid w:val="02FA6C44"/>
    <w:rsid w:val="036663A4"/>
    <w:rsid w:val="038EFA7F"/>
    <w:rsid w:val="039EE4D3"/>
    <w:rsid w:val="04450FF7"/>
    <w:rsid w:val="0459F650"/>
    <w:rsid w:val="04A94028"/>
    <w:rsid w:val="050845F5"/>
    <w:rsid w:val="0580231E"/>
    <w:rsid w:val="06446CB3"/>
    <w:rsid w:val="068487B1"/>
    <w:rsid w:val="073B85C8"/>
    <w:rsid w:val="0742777E"/>
    <w:rsid w:val="07E33E8F"/>
    <w:rsid w:val="07EAED14"/>
    <w:rsid w:val="089B67EA"/>
    <w:rsid w:val="09018E0D"/>
    <w:rsid w:val="0925AF1A"/>
    <w:rsid w:val="093477A2"/>
    <w:rsid w:val="0A5A38DA"/>
    <w:rsid w:val="0A90D003"/>
    <w:rsid w:val="0B1C330A"/>
    <w:rsid w:val="0BA66BBA"/>
    <w:rsid w:val="0BDAEF71"/>
    <w:rsid w:val="0BE6C917"/>
    <w:rsid w:val="0C76A4F3"/>
    <w:rsid w:val="0C80D7D6"/>
    <w:rsid w:val="0CA78BFE"/>
    <w:rsid w:val="0E298715"/>
    <w:rsid w:val="0E58D00F"/>
    <w:rsid w:val="0E9FD08A"/>
    <w:rsid w:val="0EBFEC5B"/>
    <w:rsid w:val="0FB0EE0D"/>
    <w:rsid w:val="10030A39"/>
    <w:rsid w:val="11683FAA"/>
    <w:rsid w:val="117C2D40"/>
    <w:rsid w:val="11842DE5"/>
    <w:rsid w:val="11B99F8D"/>
    <w:rsid w:val="1214F059"/>
    <w:rsid w:val="1232A1BC"/>
    <w:rsid w:val="12577C06"/>
    <w:rsid w:val="12C25839"/>
    <w:rsid w:val="1330D5B9"/>
    <w:rsid w:val="139345D9"/>
    <w:rsid w:val="139CDF94"/>
    <w:rsid w:val="139F985A"/>
    <w:rsid w:val="14845071"/>
    <w:rsid w:val="14CD3565"/>
    <w:rsid w:val="14DB0829"/>
    <w:rsid w:val="14E182A9"/>
    <w:rsid w:val="1504D3A7"/>
    <w:rsid w:val="15875680"/>
    <w:rsid w:val="15A55EED"/>
    <w:rsid w:val="160A6462"/>
    <w:rsid w:val="164C61CA"/>
    <w:rsid w:val="16B9ABEC"/>
    <w:rsid w:val="16D12081"/>
    <w:rsid w:val="172A6D4D"/>
    <w:rsid w:val="178776DA"/>
    <w:rsid w:val="179AC70C"/>
    <w:rsid w:val="17C8E80B"/>
    <w:rsid w:val="19114A2E"/>
    <w:rsid w:val="19422DEE"/>
    <w:rsid w:val="1A3BA35A"/>
    <w:rsid w:val="1AC0A49C"/>
    <w:rsid w:val="1ADC5A0D"/>
    <w:rsid w:val="1B6F87B8"/>
    <w:rsid w:val="1B8CC1D3"/>
    <w:rsid w:val="1C8FE3D5"/>
    <w:rsid w:val="1C973DAC"/>
    <w:rsid w:val="1CD7CEBD"/>
    <w:rsid w:val="1CEE7060"/>
    <w:rsid w:val="1D0B1505"/>
    <w:rsid w:val="1D5B99EC"/>
    <w:rsid w:val="1D645215"/>
    <w:rsid w:val="1D912107"/>
    <w:rsid w:val="1E086724"/>
    <w:rsid w:val="1E11A3C1"/>
    <w:rsid w:val="1E763DD2"/>
    <w:rsid w:val="1EC967F8"/>
    <w:rsid w:val="1FD25789"/>
    <w:rsid w:val="2090D9C0"/>
    <w:rsid w:val="20BDB5A4"/>
    <w:rsid w:val="20C5BA31"/>
    <w:rsid w:val="21A361B2"/>
    <w:rsid w:val="21C1614C"/>
    <w:rsid w:val="21CE53BE"/>
    <w:rsid w:val="220C3D9F"/>
    <w:rsid w:val="223AB5C6"/>
    <w:rsid w:val="2247614F"/>
    <w:rsid w:val="230128C1"/>
    <w:rsid w:val="23290012"/>
    <w:rsid w:val="26226AA4"/>
    <w:rsid w:val="2626E293"/>
    <w:rsid w:val="2678A2CB"/>
    <w:rsid w:val="26DF8735"/>
    <w:rsid w:val="276D3563"/>
    <w:rsid w:val="27BE3AE7"/>
    <w:rsid w:val="27C96673"/>
    <w:rsid w:val="281CEF72"/>
    <w:rsid w:val="2837D9B7"/>
    <w:rsid w:val="28D402EC"/>
    <w:rsid w:val="29028F5A"/>
    <w:rsid w:val="290EE44B"/>
    <w:rsid w:val="2943803C"/>
    <w:rsid w:val="295177DD"/>
    <w:rsid w:val="29DC44B7"/>
    <w:rsid w:val="2A089D4B"/>
    <w:rsid w:val="2B0DC20E"/>
    <w:rsid w:val="2B64F610"/>
    <w:rsid w:val="2B7027E2"/>
    <w:rsid w:val="2B928355"/>
    <w:rsid w:val="2C10A799"/>
    <w:rsid w:val="2CF279BE"/>
    <w:rsid w:val="2D94BF27"/>
    <w:rsid w:val="2DF6AA7F"/>
    <w:rsid w:val="2E40156F"/>
    <w:rsid w:val="2F529308"/>
    <w:rsid w:val="2F8C8DC1"/>
    <w:rsid w:val="305016EA"/>
    <w:rsid w:val="3052EA9E"/>
    <w:rsid w:val="307A20EE"/>
    <w:rsid w:val="312683EE"/>
    <w:rsid w:val="3284D728"/>
    <w:rsid w:val="32DB5590"/>
    <w:rsid w:val="32DD5EC7"/>
    <w:rsid w:val="33B12665"/>
    <w:rsid w:val="33D6B25A"/>
    <w:rsid w:val="34A646A4"/>
    <w:rsid w:val="35A99DDD"/>
    <w:rsid w:val="3650D990"/>
    <w:rsid w:val="36DDD7F5"/>
    <w:rsid w:val="374E1335"/>
    <w:rsid w:val="37B3F28A"/>
    <w:rsid w:val="382C35E7"/>
    <w:rsid w:val="38BE25B6"/>
    <w:rsid w:val="397A898A"/>
    <w:rsid w:val="3A8C1A3B"/>
    <w:rsid w:val="3BCCABE0"/>
    <w:rsid w:val="3C78DFF4"/>
    <w:rsid w:val="3D00EE1A"/>
    <w:rsid w:val="3D9DFC19"/>
    <w:rsid w:val="3DB5FE8F"/>
    <w:rsid w:val="3DF74CBD"/>
    <w:rsid w:val="3E0B83EB"/>
    <w:rsid w:val="3E46E77A"/>
    <w:rsid w:val="3E593225"/>
    <w:rsid w:val="3F3BB161"/>
    <w:rsid w:val="3F6C5C5E"/>
    <w:rsid w:val="3FC09A1D"/>
    <w:rsid w:val="403E9BBE"/>
    <w:rsid w:val="40577A57"/>
    <w:rsid w:val="40DC2F3A"/>
    <w:rsid w:val="4144987F"/>
    <w:rsid w:val="4193FA65"/>
    <w:rsid w:val="41A79406"/>
    <w:rsid w:val="41BC904D"/>
    <w:rsid w:val="423FE2CA"/>
    <w:rsid w:val="4247994E"/>
    <w:rsid w:val="424999F8"/>
    <w:rsid w:val="42777CDC"/>
    <w:rsid w:val="4390B0A6"/>
    <w:rsid w:val="442F4E31"/>
    <w:rsid w:val="44787BA1"/>
    <w:rsid w:val="448E3A38"/>
    <w:rsid w:val="44C424D8"/>
    <w:rsid w:val="456BFA15"/>
    <w:rsid w:val="46C3C2E4"/>
    <w:rsid w:val="4782C4CA"/>
    <w:rsid w:val="48279FB0"/>
    <w:rsid w:val="4845E897"/>
    <w:rsid w:val="4906E4AA"/>
    <w:rsid w:val="4991A96B"/>
    <w:rsid w:val="49C60209"/>
    <w:rsid w:val="4A0352F4"/>
    <w:rsid w:val="4A12D31F"/>
    <w:rsid w:val="4A98926C"/>
    <w:rsid w:val="4BDE14D2"/>
    <w:rsid w:val="4C25C209"/>
    <w:rsid w:val="4C3CDF0C"/>
    <w:rsid w:val="4CCFC7BF"/>
    <w:rsid w:val="4CF3A884"/>
    <w:rsid w:val="4D02C24D"/>
    <w:rsid w:val="4D0B1F32"/>
    <w:rsid w:val="4D7E1FAC"/>
    <w:rsid w:val="4D83577F"/>
    <w:rsid w:val="4D93E470"/>
    <w:rsid w:val="4DAFED8A"/>
    <w:rsid w:val="520FFB4B"/>
    <w:rsid w:val="5217CB92"/>
    <w:rsid w:val="52F2DD64"/>
    <w:rsid w:val="53716186"/>
    <w:rsid w:val="53E461C0"/>
    <w:rsid w:val="54D4C102"/>
    <w:rsid w:val="5527FF53"/>
    <w:rsid w:val="55529CAE"/>
    <w:rsid w:val="5554A403"/>
    <w:rsid w:val="56047528"/>
    <w:rsid w:val="5647C3C1"/>
    <w:rsid w:val="566033F0"/>
    <w:rsid w:val="57FC5BE4"/>
    <w:rsid w:val="5936D49A"/>
    <w:rsid w:val="594ADEDD"/>
    <w:rsid w:val="597C40D1"/>
    <w:rsid w:val="5AA6FA45"/>
    <w:rsid w:val="5ABDCF96"/>
    <w:rsid w:val="5B7FA4E1"/>
    <w:rsid w:val="5BBABF9B"/>
    <w:rsid w:val="5BDDB2EC"/>
    <w:rsid w:val="5C71D0D4"/>
    <w:rsid w:val="5D47433A"/>
    <w:rsid w:val="5D483E4A"/>
    <w:rsid w:val="5DD5FF16"/>
    <w:rsid w:val="5E2996E1"/>
    <w:rsid w:val="5E6474DE"/>
    <w:rsid w:val="5E8C1A88"/>
    <w:rsid w:val="5EA83977"/>
    <w:rsid w:val="5ED48C64"/>
    <w:rsid w:val="5ED4D6C1"/>
    <w:rsid w:val="5F94FE3C"/>
    <w:rsid w:val="60D78C48"/>
    <w:rsid w:val="6177871F"/>
    <w:rsid w:val="617BD4A2"/>
    <w:rsid w:val="61CFEBC3"/>
    <w:rsid w:val="61DD07E9"/>
    <w:rsid w:val="620423CD"/>
    <w:rsid w:val="6212989A"/>
    <w:rsid w:val="625759F8"/>
    <w:rsid w:val="62575E39"/>
    <w:rsid w:val="626A47D8"/>
    <w:rsid w:val="6433F2EA"/>
    <w:rsid w:val="64AA0EA8"/>
    <w:rsid w:val="655ADD0E"/>
    <w:rsid w:val="658DF85C"/>
    <w:rsid w:val="65A3BBAE"/>
    <w:rsid w:val="66195EDA"/>
    <w:rsid w:val="668A8AC2"/>
    <w:rsid w:val="67648702"/>
    <w:rsid w:val="686567D3"/>
    <w:rsid w:val="68DB8BFE"/>
    <w:rsid w:val="69440091"/>
    <w:rsid w:val="69A8C754"/>
    <w:rsid w:val="69BF61F5"/>
    <w:rsid w:val="6A0875D6"/>
    <w:rsid w:val="6AB87353"/>
    <w:rsid w:val="6AF5AE36"/>
    <w:rsid w:val="6AF6499D"/>
    <w:rsid w:val="6B1F71FE"/>
    <w:rsid w:val="6B4F4DF4"/>
    <w:rsid w:val="6B88ABBD"/>
    <w:rsid w:val="6B8A9319"/>
    <w:rsid w:val="6BC2AE55"/>
    <w:rsid w:val="6C7F0740"/>
    <w:rsid w:val="6CE67AB8"/>
    <w:rsid w:val="6DCCFBDF"/>
    <w:rsid w:val="6E091B25"/>
    <w:rsid w:val="6E5C774A"/>
    <w:rsid w:val="6EE871EC"/>
    <w:rsid w:val="6F18F93A"/>
    <w:rsid w:val="6F6E8088"/>
    <w:rsid w:val="6F85A91F"/>
    <w:rsid w:val="6FA3DAF2"/>
    <w:rsid w:val="70B70868"/>
    <w:rsid w:val="70EB2FF1"/>
    <w:rsid w:val="71117917"/>
    <w:rsid w:val="71844899"/>
    <w:rsid w:val="718564E3"/>
    <w:rsid w:val="7220E1BD"/>
    <w:rsid w:val="725FDD77"/>
    <w:rsid w:val="72D677A3"/>
    <w:rsid w:val="7328BE40"/>
    <w:rsid w:val="733940C2"/>
    <w:rsid w:val="73B61330"/>
    <w:rsid w:val="73EFBD44"/>
    <w:rsid w:val="7598AFD4"/>
    <w:rsid w:val="763F95F0"/>
    <w:rsid w:val="76DB0562"/>
    <w:rsid w:val="77693F01"/>
    <w:rsid w:val="78C06A87"/>
    <w:rsid w:val="78D171B2"/>
    <w:rsid w:val="794B8EDE"/>
    <w:rsid w:val="79D133D7"/>
    <w:rsid w:val="79E5AD7C"/>
    <w:rsid w:val="7A325B85"/>
    <w:rsid w:val="7AFC9C09"/>
    <w:rsid w:val="7B032C0B"/>
    <w:rsid w:val="7B6AF58A"/>
    <w:rsid w:val="7D2D99E4"/>
    <w:rsid w:val="7D56E09C"/>
    <w:rsid w:val="7D947580"/>
    <w:rsid w:val="7D97B107"/>
    <w:rsid w:val="7F020B8D"/>
    <w:rsid w:val="7FCBE9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ED490"/>
  <w15:chartTrackingRefBased/>
  <w15:docId w15:val="{2A2A3656-2C09-437A-A1B4-A072285F5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272C1"/>
    <w:pPr>
      <w:jc w:val="both"/>
    </w:pPr>
    <w:rPr>
      <w:rFonts w:ascii="Arial" w:hAnsi="Arial"/>
    </w:rPr>
  </w:style>
  <w:style w:type="paragraph" w:styleId="Naslov1">
    <w:name w:val="heading 1"/>
    <w:basedOn w:val="Navaden"/>
    <w:next w:val="Navaden"/>
    <w:qFormat/>
    <w:rsid w:val="00613DCD"/>
    <w:pPr>
      <w:keepNext/>
      <w:keepLines/>
      <w:jc w:val="center"/>
      <w:outlineLvl w:val="0"/>
    </w:pPr>
    <w:rPr>
      <w:b/>
      <w:kern w:val="28"/>
      <w:sz w:val="22"/>
      <w:szCs w:val="28"/>
    </w:rPr>
  </w:style>
  <w:style w:type="paragraph" w:styleId="Naslov2">
    <w:name w:val="heading 2"/>
    <w:basedOn w:val="Navaden"/>
    <w:next w:val="Navaden"/>
    <w:qFormat/>
    <w:rsid w:val="00306908"/>
    <w:pPr>
      <w:keepNext/>
      <w:keepLines/>
      <w:spacing w:before="480" w:after="240"/>
      <w:jc w:val="center"/>
      <w:outlineLvl w:val="1"/>
    </w:pPr>
    <w:rPr>
      <w:b/>
    </w:rPr>
  </w:style>
  <w:style w:type="paragraph" w:styleId="Naslov3">
    <w:name w:val="heading 3"/>
    <w:basedOn w:val="Navaden"/>
    <w:next w:val="Navaden"/>
    <w:qFormat/>
    <w:rsid w:val="00191AFE"/>
    <w:pPr>
      <w:keepNext/>
      <w:keepLines/>
      <w:numPr>
        <w:numId w:val="3"/>
      </w:numPr>
      <w:tabs>
        <w:tab w:val="left" w:pos="454"/>
      </w:tabs>
      <w:spacing w:after="240"/>
      <w:ind w:left="454" w:hanging="454"/>
      <w:jc w:val="center"/>
      <w:outlineLvl w:val="2"/>
    </w:p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qFormat/>
    <w:pPr>
      <w:keepNext/>
      <w:jc w:val="center"/>
      <w:outlineLvl w:val="4"/>
    </w:pPr>
    <w:rPr>
      <w:b/>
      <w:bCs/>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536"/>
        <w:tab w:val="right" w:pos="9072"/>
      </w:tabs>
      <w:jc w:val="left"/>
    </w:pPr>
  </w:style>
  <w:style w:type="paragraph" w:customStyle="1" w:styleId="Nastevanje1">
    <w:name w:val="Nastevanje 1"/>
    <w:basedOn w:val="Navaden"/>
    <w:rsid w:val="005C454D"/>
    <w:pPr>
      <w:numPr>
        <w:numId w:val="1"/>
      </w:numPr>
      <w:tabs>
        <w:tab w:val="left" w:pos="567"/>
      </w:tabs>
    </w:pPr>
  </w:style>
  <w:style w:type="paragraph" w:styleId="Glava">
    <w:name w:val="header"/>
    <w:basedOn w:val="Navaden"/>
    <w:link w:val="GlavaZnak"/>
    <w:uiPriority w:val="99"/>
    <w:pPr>
      <w:jc w:val="right"/>
    </w:pPr>
    <w:rPr>
      <w:sz w:val="22"/>
    </w:rPr>
  </w:style>
  <w:style w:type="paragraph" w:customStyle="1" w:styleId="Zadeva">
    <w:name w:val="Zadeva"/>
    <w:basedOn w:val="Navaden"/>
    <w:next w:val="Navaden"/>
    <w:pPr>
      <w:tabs>
        <w:tab w:val="left" w:pos="1276"/>
      </w:tabs>
      <w:ind w:left="1276" w:hanging="1276"/>
      <w:jc w:val="left"/>
    </w:pPr>
    <w:rPr>
      <w:b/>
    </w:rPr>
  </w:style>
  <w:style w:type="character" w:styleId="tevilkastrani">
    <w:name w:val="page number"/>
    <w:basedOn w:val="Privzetapisavaodstavka"/>
  </w:style>
  <w:style w:type="paragraph" w:customStyle="1" w:styleId="Prazno">
    <w:name w:val="Prazno"/>
    <w:basedOn w:val="Navaden"/>
    <w:rPr>
      <w:sz w:val="16"/>
    </w:rPr>
  </w:style>
  <w:style w:type="paragraph" w:customStyle="1" w:styleId="Clen">
    <w:name w:val="Clen"/>
    <w:basedOn w:val="Navaden"/>
    <w:next w:val="Navaden"/>
    <w:rsid w:val="00360EFE"/>
    <w:pPr>
      <w:keepNext/>
      <w:keepLines/>
      <w:numPr>
        <w:numId w:val="2"/>
      </w:numPr>
      <w:spacing w:after="240"/>
      <w:jc w:val="center"/>
    </w:pPr>
  </w:style>
  <w:style w:type="table" w:styleId="Tabelamrea">
    <w:name w:val="Table Grid"/>
    <w:basedOn w:val="Navadnatabela"/>
    <w:rsid w:val="00094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Pr>
      <w:color w:val="0000FF"/>
      <w:u w:val="single"/>
    </w:rPr>
  </w:style>
  <w:style w:type="paragraph" w:styleId="Besedilooblaka">
    <w:name w:val="Balloon Text"/>
    <w:basedOn w:val="Navaden"/>
    <w:semiHidden/>
    <w:rsid w:val="00B0296D"/>
    <w:rPr>
      <w:rFonts w:ascii="Tahoma" w:hAnsi="Tahoma" w:cs="Tahoma"/>
      <w:sz w:val="16"/>
      <w:szCs w:val="16"/>
    </w:rPr>
  </w:style>
  <w:style w:type="paragraph" w:customStyle="1" w:styleId="Nastevanje2">
    <w:name w:val="Nastevanje 2"/>
    <w:basedOn w:val="Navaden"/>
    <w:rsid w:val="0095424F"/>
    <w:pPr>
      <w:numPr>
        <w:numId w:val="5"/>
      </w:numPr>
      <w:ind w:left="851" w:hanging="284"/>
    </w:pPr>
  </w:style>
  <w:style w:type="character" w:styleId="Krepko">
    <w:name w:val="Strong"/>
    <w:qFormat/>
    <w:rsid w:val="008272C1"/>
    <w:rPr>
      <w:b/>
      <w:bCs/>
    </w:rPr>
  </w:style>
  <w:style w:type="paragraph" w:customStyle="1" w:styleId="NavadenPred">
    <w:name w:val="Navaden Pred"/>
    <w:basedOn w:val="Navaden"/>
    <w:rsid w:val="00360EFE"/>
    <w:pPr>
      <w:keepNext/>
    </w:pPr>
  </w:style>
  <w:style w:type="paragraph" w:styleId="Podpis">
    <w:name w:val="Signature"/>
    <w:basedOn w:val="Navaden"/>
    <w:rsid w:val="00362FFE"/>
    <w:pPr>
      <w:tabs>
        <w:tab w:val="center" w:pos="1985"/>
        <w:tab w:val="center" w:pos="7088"/>
      </w:tabs>
    </w:pPr>
  </w:style>
  <w:style w:type="character" w:styleId="Pripombasklic">
    <w:name w:val="annotation reference"/>
    <w:rsid w:val="00BE7FE7"/>
    <w:rPr>
      <w:sz w:val="16"/>
      <w:szCs w:val="16"/>
    </w:rPr>
  </w:style>
  <w:style w:type="paragraph" w:styleId="Pripombabesedilo">
    <w:name w:val="annotation text"/>
    <w:basedOn w:val="Navaden"/>
    <w:link w:val="PripombabesediloZnak"/>
    <w:rsid w:val="00BE7FE7"/>
  </w:style>
  <w:style w:type="character" w:customStyle="1" w:styleId="PripombabesediloZnak">
    <w:name w:val="Pripomba – besedilo Znak"/>
    <w:link w:val="Pripombabesedilo"/>
    <w:rsid w:val="00BE7FE7"/>
    <w:rPr>
      <w:rFonts w:ascii="Arial" w:hAnsi="Arial"/>
    </w:rPr>
  </w:style>
  <w:style w:type="paragraph" w:styleId="Zadevapripombe">
    <w:name w:val="annotation subject"/>
    <w:basedOn w:val="Pripombabesedilo"/>
    <w:next w:val="Pripombabesedilo"/>
    <w:link w:val="ZadevapripombeZnak"/>
    <w:rsid w:val="00BE7FE7"/>
    <w:rPr>
      <w:b/>
      <w:bCs/>
    </w:rPr>
  </w:style>
  <w:style w:type="character" w:customStyle="1" w:styleId="ZadevapripombeZnak">
    <w:name w:val="Zadeva pripombe Znak"/>
    <w:link w:val="Zadevapripombe"/>
    <w:rsid w:val="00BE7FE7"/>
    <w:rPr>
      <w:rFonts w:ascii="Arial" w:hAnsi="Arial"/>
      <w:b/>
      <w:bCs/>
    </w:rPr>
  </w:style>
  <w:style w:type="character" w:customStyle="1" w:styleId="GlavaZnak">
    <w:name w:val="Glava Znak"/>
    <w:link w:val="Glava"/>
    <w:uiPriority w:val="99"/>
    <w:rsid w:val="00D447D9"/>
    <w:rPr>
      <w:rFonts w:ascii="Arial" w:hAnsi="Arial"/>
      <w:sz w:val="22"/>
    </w:rPr>
  </w:style>
  <w:style w:type="paragraph" w:styleId="Odstavekseznama">
    <w:name w:val="List Paragraph"/>
    <w:basedOn w:val="Navaden"/>
    <w:uiPriority w:val="34"/>
    <w:qFormat/>
    <w:rsid w:val="00571549"/>
    <w:pPr>
      <w:spacing w:after="160" w:line="259" w:lineRule="auto"/>
      <w:ind w:left="720"/>
      <w:contextualSpacing/>
      <w:jc w:val="left"/>
    </w:pPr>
    <w:rPr>
      <w:rFonts w:ascii="Calibri" w:eastAsia="Calibri" w:hAnsi="Calibri"/>
      <w:sz w:val="22"/>
      <w:szCs w:val="22"/>
      <w:lang w:eastAsia="en-US"/>
    </w:rPr>
  </w:style>
  <w:style w:type="paragraph" w:customStyle="1" w:styleId="Opomba">
    <w:name w:val="Opomba"/>
    <w:basedOn w:val="Navaden"/>
    <w:rsid w:val="00B1533E"/>
    <w:rPr>
      <w:i/>
      <w:color w:val="0070C0"/>
    </w:rPr>
  </w:style>
  <w:style w:type="paragraph" w:styleId="Seznam">
    <w:name w:val="List"/>
    <w:basedOn w:val="Navaden"/>
    <w:rsid w:val="00B1533E"/>
    <w:pPr>
      <w:keepNext/>
      <w:numPr>
        <w:numId w:val="4"/>
      </w:numPr>
      <w:tabs>
        <w:tab w:val="left" w:pos="284"/>
      </w:tabs>
      <w:spacing w:after="240"/>
      <w:ind w:left="0" w:firstLine="0"/>
    </w:pPr>
  </w:style>
  <w:style w:type="paragraph" w:customStyle="1" w:styleId="NavadenPred5">
    <w:name w:val="Navaden Pred (5)"/>
    <w:basedOn w:val="NavadenPred"/>
    <w:rsid w:val="000720D3"/>
    <w:pPr>
      <w:ind w:left="284"/>
    </w:pPr>
  </w:style>
  <w:style w:type="paragraph" w:customStyle="1" w:styleId="Navaden5">
    <w:name w:val="Navaden (5)"/>
    <w:basedOn w:val="Navaden"/>
    <w:rsid w:val="000720D3"/>
    <w:pPr>
      <w:ind w:left="284"/>
    </w:pPr>
  </w:style>
  <w:style w:type="paragraph" w:customStyle="1" w:styleId="Nastevanje15">
    <w:name w:val="Nastevanje 1 (5)"/>
    <w:basedOn w:val="Nastevanje1"/>
    <w:rsid w:val="000720D3"/>
    <w:pPr>
      <w:tabs>
        <w:tab w:val="clear" w:pos="567"/>
        <w:tab w:val="left" w:pos="85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J:\TIRS\Predloge%2097\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C8524CE9CD0F449F03F9C085441256" ma:contentTypeVersion="4" ma:contentTypeDescription="Create a new document." ma:contentTypeScope="" ma:versionID="ef477a5b6aa5515da53a00229f0b17db">
  <xsd:schema xmlns:xsd="http://www.w3.org/2001/XMLSchema" xmlns:xs="http://www.w3.org/2001/XMLSchema" xmlns:p="http://schemas.microsoft.com/office/2006/metadata/properties" xmlns:ns2="5c65f73c-2431-4427-8ee8-184f262f2f50" targetNamespace="http://schemas.microsoft.com/office/2006/metadata/properties" ma:root="true" ma:fieldsID="68e4d1e65bb84aec003182b8d1429ab1" ns2:_="">
    <xsd:import namespace="5c65f73c-2431-4427-8ee8-184f262f2f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5f73c-2431-4427-8ee8-184f262f2f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2BBB2D-4411-4F9A-AE2A-E0A8EB8CCE5A}">
  <ds:schemaRefs>
    <ds:schemaRef ds:uri="http://schemas.openxmlformats.org/officeDocument/2006/bibliography"/>
  </ds:schemaRefs>
</ds:datastoreItem>
</file>

<file path=customXml/itemProps2.xml><?xml version="1.0" encoding="utf-8"?>
<ds:datastoreItem xmlns:ds="http://schemas.openxmlformats.org/officeDocument/2006/customXml" ds:itemID="{93218D4E-D473-4E46-9CF1-712822F0B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5f73c-2431-4427-8ee8-184f262f2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BCC61-83CA-4C53-B44D-107ADDF41872}">
  <ds:schemaRefs>
    <ds:schemaRef ds:uri="http://schemas.microsoft.com/sharepoint/v3/contenttype/forms"/>
  </ds:schemaRefs>
</ds:datastoreItem>
</file>

<file path=customXml/itemProps4.xml><?xml version="1.0" encoding="utf-8"?>
<ds:datastoreItem xmlns:ds="http://schemas.openxmlformats.org/officeDocument/2006/customXml" ds:itemID="{61A22A04-221E-4E0A-B726-105A8FA57D0A}">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c65f73c-2431-4427-8ee8-184f262f2f5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Dopis</Template>
  <TotalTime>76</TotalTime>
  <Pages>12</Pages>
  <Words>5143</Words>
  <Characters>30174</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Golob</dc:creator>
  <cp:keywords/>
  <cp:lastModifiedBy>Polona Sopčič</cp:lastModifiedBy>
  <cp:revision>9</cp:revision>
  <cp:lastPrinted>2021-09-23T11:42:00Z</cp:lastPrinted>
  <dcterms:created xsi:type="dcterms:W3CDTF">2024-10-04T04:11:00Z</dcterms:created>
  <dcterms:modified xsi:type="dcterms:W3CDTF">2024-10-09T04:03:00Z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0x010100E8C8524CE9CD0F449F03F9C085441256</vt:lpwstr>
  </property>
</Properties>
</file>